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9750D" w14:textId="270DA4A6" w:rsidR="00704E7B" w:rsidRDefault="0033265B" w:rsidP="00295437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bookmarkStart w:id="0" w:name="_Hlk165217867"/>
      <w:bookmarkStart w:id="1" w:name="_Hlk165215591"/>
      <w:r>
        <w:rPr>
          <w:rFonts w:ascii="TH SarabunIT๙" w:hAnsi="TH SarabunIT๙" w:cs="TH SarabunIT๙" w:hint="cs"/>
          <w:b/>
          <w:bCs/>
          <w:color w:val="000000" w:themeColor="text1"/>
          <w:cs/>
        </w:rPr>
        <w:t>วาระ</w:t>
      </w:r>
      <w:r w:rsidR="00FC4E8F">
        <w:rPr>
          <w:rFonts w:ascii="TH SarabunIT๙" w:hAnsi="TH SarabunIT๙" w:cs="TH SarabunIT๙" w:hint="cs"/>
          <w:b/>
          <w:bCs/>
          <w:color w:val="000000" w:themeColor="text1"/>
          <w:cs/>
        </w:rPr>
        <w:t>แบบ</w:t>
      </w:r>
      <w:r w:rsidR="00B64FB3"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บันทึก</w:t>
      </w:r>
      <w:r w:rsidR="005210E8">
        <w:rPr>
          <w:rFonts w:ascii="TH SarabunIT๙" w:hAnsi="TH SarabunIT๙" w:cs="TH SarabunIT๙" w:hint="cs"/>
          <w:b/>
          <w:bCs/>
          <w:color w:val="000000" w:themeColor="text1"/>
          <w:cs/>
        </w:rPr>
        <w:t>เสนอผลงาน</w:t>
      </w:r>
      <w:r w:rsidR="00163A3C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ระดับชำนาญการพิเศษ</w:t>
      </w:r>
      <w:r w:rsidR="005210E8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</w:p>
    <w:bookmarkEnd w:id="0"/>
    <w:p w14:paraId="2747897C" w14:textId="43B4FDBA" w:rsidR="00FE084B" w:rsidRPr="00BF58C8" w:rsidRDefault="001E0280" w:rsidP="00295437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s/>
        </w:rPr>
        <w:t>หน่วยงาน ...................................................</w:t>
      </w:r>
      <w:r w:rsidR="00704E7B" w:rsidRPr="00704E7B">
        <w:rPr>
          <w:rFonts w:ascii="TH SarabunIT๙" w:hAnsi="TH SarabunIT๙" w:cs="TH SarabunIT๙" w:hint="cs"/>
          <w:b/>
          <w:bCs/>
          <w:cs/>
        </w:rPr>
        <w:t xml:space="preserve"> </w:t>
      </w:r>
      <w:r w:rsidR="00704E7B">
        <w:rPr>
          <w:rFonts w:ascii="TH SarabunIT๙" w:hAnsi="TH SarabunIT๙" w:cs="TH SarabunIT๙" w:hint="cs"/>
          <w:b/>
          <w:bCs/>
          <w:cs/>
        </w:rPr>
        <w:t xml:space="preserve"> </w:t>
      </w:r>
      <w:r w:rsidR="00704E7B">
        <w:rPr>
          <w:rFonts w:ascii="TH SarabunIT๙" w:hAnsi="TH SarabunIT๙" w:cs="TH SarabunIT๙" w:hint="cs"/>
          <w:b/>
          <w:bCs/>
          <w:color w:val="000000" w:themeColor="text1"/>
          <w:cs/>
        </w:rPr>
        <w:t>จำนวน</w:t>
      </w:r>
      <w:r w:rsidR="005210E8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  <w:r w:rsidR="00B64FB3"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.........</w:t>
      </w:r>
      <w:r w:rsidR="00704E7B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ตำแหน่ง</w:t>
      </w:r>
    </w:p>
    <w:p w14:paraId="4477DA84" w14:textId="2E5FB26E" w:rsidR="00B64FB3" w:rsidRPr="00BF58C8" w:rsidRDefault="00B64FB3" w:rsidP="00295437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BF58C8">
        <w:rPr>
          <w:rFonts w:ascii="TH SarabunIT๙" w:hAnsi="TH SarabunIT๙" w:cs="TH SarabunIT๙"/>
          <w:b/>
          <w:bCs/>
          <w:color w:val="000000" w:themeColor="text1"/>
        </w:rPr>
        <w:t>--------------------------------------------------------------</w:t>
      </w:r>
      <w:r w:rsidR="00001BAD" w:rsidRPr="00BF58C8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</w:p>
    <w:p w14:paraId="398C6CA5" w14:textId="77777777" w:rsidR="00B64FB3" w:rsidRPr="00BF58C8" w:rsidRDefault="00B64FB3" w:rsidP="00295437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14:paraId="37584ACB" w14:textId="2A8A9A0D" w:rsidR="00E76DA4" w:rsidRPr="00704E7B" w:rsidRDefault="00B64FB3" w:rsidP="00704E7B">
      <w:pPr>
        <w:pStyle w:val="ListParagraph"/>
        <w:numPr>
          <w:ilvl w:val="0"/>
          <w:numId w:val="20"/>
        </w:numPr>
        <w:rPr>
          <w:rFonts w:ascii="TH SarabunIT๙" w:hAnsi="TH SarabunIT๙" w:cs="TH SarabunIT๙"/>
          <w:b/>
          <w:bCs/>
          <w:color w:val="000000" w:themeColor="text1"/>
          <w:spacing w:val="22"/>
          <w:sz w:val="32"/>
          <w:szCs w:val="32"/>
        </w:rPr>
      </w:pPr>
      <w:bookmarkStart w:id="2" w:name="_Hlk165216707"/>
      <w:bookmarkStart w:id="3" w:name="_Hlk159961223"/>
      <w:r w:rsidRPr="00704E7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ตำแหน่ง</w:t>
      </w:r>
      <w:r w:rsidR="001E028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........................................ หน่วยงาน ......................................</w:t>
      </w:r>
      <w:r w:rsidR="001A7447"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จำนวนผู้สมัคร </w:t>
      </w:r>
      <w:r w:rsidR="001E028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  (</w:t>
      </w:r>
      <w:r w:rsidR="001E028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bookmarkEnd w:id="2"/>
    <w:p w14:paraId="3FAD2918" w14:textId="77777777" w:rsidR="00E76DA4" w:rsidRPr="00BF58C8" w:rsidRDefault="00E76DA4" w:rsidP="00E76DA4">
      <w:pPr>
        <w:pStyle w:val="ListParagraph"/>
        <w:ind w:left="-774"/>
        <w:rPr>
          <w:rFonts w:ascii="TH SarabunIT๙" w:hAnsi="TH SarabunIT๙" w:cs="TH SarabunIT๙"/>
          <w:b/>
          <w:bCs/>
          <w:color w:val="000000" w:themeColor="text1"/>
          <w:spacing w:val="22"/>
          <w:sz w:val="32"/>
          <w:szCs w:val="32"/>
        </w:rPr>
      </w:pPr>
    </w:p>
    <w:tbl>
      <w:tblPr>
        <w:tblStyle w:val="TableGrid"/>
        <w:tblW w:w="15588" w:type="dxa"/>
        <w:tblInd w:w="-995" w:type="dxa"/>
        <w:tblLook w:val="04A0" w:firstRow="1" w:lastRow="0" w:firstColumn="1" w:lastColumn="0" w:noHBand="0" w:noVBand="1"/>
      </w:tblPr>
      <w:tblGrid>
        <w:gridCol w:w="961"/>
        <w:gridCol w:w="3261"/>
        <w:gridCol w:w="4252"/>
        <w:gridCol w:w="3827"/>
        <w:gridCol w:w="3287"/>
      </w:tblGrid>
      <w:tr w:rsidR="004C0AAC" w:rsidRPr="00BF58C8" w14:paraId="5A06CEB5" w14:textId="77777777" w:rsidTr="00907A71">
        <w:trPr>
          <w:tblHeader/>
        </w:trPr>
        <w:tc>
          <w:tcPr>
            <w:tcW w:w="961" w:type="dxa"/>
          </w:tcPr>
          <w:p w14:paraId="235D07BD" w14:textId="77777777" w:rsidR="004C0AAC" w:rsidRPr="00BF58C8" w:rsidRDefault="004C0AAC" w:rsidP="00EA560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3261" w:type="dxa"/>
          </w:tcPr>
          <w:p w14:paraId="42FEAFDB" w14:textId="73C0F69C" w:rsidR="004C0AAC" w:rsidRPr="00BF58C8" w:rsidRDefault="004C0AAC" w:rsidP="00EA560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ตำแหน่งที่คัดเลือก/หน่วยงาน</w:t>
            </w:r>
          </w:p>
        </w:tc>
        <w:tc>
          <w:tcPr>
            <w:tcW w:w="4252" w:type="dxa"/>
          </w:tcPr>
          <w:p w14:paraId="3FAD485D" w14:textId="5DF87EB6" w:rsidR="000F7D55" w:rsidRPr="00BF58C8" w:rsidRDefault="00B64FB3" w:rsidP="000F7D5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รายชื่อ</w:t>
            </w:r>
            <w:r w:rsidR="004C0AAC"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ผู้</w:t>
            </w: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สมัคร</w:t>
            </w:r>
            <w:r w:rsidR="00611819"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/</w:t>
            </w:r>
            <w:r w:rsidR="00611819"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หน่วยงาน</w:t>
            </w:r>
            <w:r w:rsidRPr="00BF58C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/คะแนนการประเมิน</w:t>
            </w:r>
            <w:r w:rsidR="000F7D55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ความรู้ ความสามารถ ทักษะ</w:t>
            </w:r>
          </w:p>
        </w:tc>
        <w:tc>
          <w:tcPr>
            <w:tcW w:w="3827" w:type="dxa"/>
          </w:tcPr>
          <w:p w14:paraId="524A6F25" w14:textId="77777777" w:rsidR="004C0AAC" w:rsidRDefault="00E43807" w:rsidP="005F28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ชื่อ</w:t>
            </w:r>
            <w:r w:rsidR="004C0AAC"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ผลงานทางวิชาการที่</w:t>
            </w:r>
            <w:r w:rsidR="005F2839"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เสนอ</w:t>
            </w:r>
            <w:r w:rsidR="004C0AAC"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ประเมิน</w:t>
            </w:r>
          </w:p>
          <w:p w14:paraId="75BDEF86" w14:textId="7BE9D77B" w:rsidR="00206B60" w:rsidRPr="00BF58C8" w:rsidRDefault="00206B60" w:rsidP="005F2839">
            <w:pPr>
              <w:jc w:val="center"/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ปีที่ดำเนินการ/สัดส่วนผลงาน</w:t>
            </w:r>
          </w:p>
        </w:tc>
        <w:tc>
          <w:tcPr>
            <w:tcW w:w="3287" w:type="dxa"/>
          </w:tcPr>
          <w:p w14:paraId="129ADC6C" w14:textId="77777777" w:rsidR="004C0AAC" w:rsidRPr="00BF58C8" w:rsidRDefault="004C0AAC" w:rsidP="00EA560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ข้อเสนอแนวคิด</w:t>
            </w:r>
            <w:r w:rsidR="005F2839"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เพื่อพัฒนางาน</w:t>
            </w:r>
          </w:p>
        </w:tc>
      </w:tr>
      <w:tr w:rsidR="000F7D55" w:rsidRPr="00BF58C8" w14:paraId="47E1F03A" w14:textId="77777777" w:rsidTr="00844CBF">
        <w:tc>
          <w:tcPr>
            <w:tcW w:w="961" w:type="dxa"/>
            <w:tcBorders>
              <w:bottom w:val="single" w:sz="4" w:space="0" w:color="auto"/>
            </w:tcBorders>
          </w:tcPr>
          <w:p w14:paraId="5234EDCA" w14:textId="43AEA01F" w:rsidR="000F7D55" w:rsidRPr="00BF58C8" w:rsidRDefault="000F7D55" w:rsidP="000F7D55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2FC809B8" w14:textId="77777777" w:rsidR="000F7D55" w:rsidRDefault="000F7D55" w:rsidP="000F7D55">
            <w:pPr>
              <w:rPr>
                <w:rFonts w:ascii="TH SarabunIT๙" w:hAnsi="TH SarabunIT๙" w:cs="TH SarabunIT๙"/>
              </w:rPr>
            </w:pPr>
          </w:p>
          <w:p w14:paraId="62EB743C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3F49224E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22C8F1FD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7BE8C251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0F5BA541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6AFF1804" w14:textId="4614F3EE" w:rsidR="00194971" w:rsidRPr="00BF58C8" w:rsidRDefault="00194971" w:rsidP="000F7D5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252" w:type="dxa"/>
          </w:tcPr>
          <w:p w14:paraId="315639BF" w14:textId="6E7DA0F2" w:rsidR="000F7D55" w:rsidRPr="00BF58C8" w:rsidRDefault="000F7D55" w:rsidP="000F7D5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27" w:type="dxa"/>
          </w:tcPr>
          <w:p w14:paraId="53F22FB9" w14:textId="3D280758" w:rsidR="000F7D55" w:rsidRPr="00BF58C8" w:rsidRDefault="000F7D55" w:rsidP="000F7D5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87" w:type="dxa"/>
          </w:tcPr>
          <w:p w14:paraId="0D1DB629" w14:textId="22449C2C" w:rsidR="000F7D55" w:rsidRPr="00BF58C8" w:rsidRDefault="000F7D55" w:rsidP="000F7D55">
            <w:pPr>
              <w:rPr>
                <w:rFonts w:ascii="TH SarabunIT๙" w:hAnsi="TH SarabunIT๙" w:cs="TH SarabunIT๙"/>
              </w:rPr>
            </w:pPr>
          </w:p>
        </w:tc>
      </w:tr>
    </w:tbl>
    <w:p w14:paraId="0357A469" w14:textId="77777777" w:rsidR="000F7D55" w:rsidRDefault="000F7D55"/>
    <w:bookmarkEnd w:id="1"/>
    <w:bookmarkEnd w:id="3"/>
    <w:p w14:paraId="7A52EADE" w14:textId="5A0932C5" w:rsidR="00B70FF0" w:rsidRDefault="00B70FF0" w:rsidP="005A65CA"/>
    <w:p w14:paraId="1632C86B" w14:textId="61565E52" w:rsidR="00132259" w:rsidRPr="009B16C8" w:rsidRDefault="009B16C8" w:rsidP="005A65CA">
      <w:pPr>
        <w:rPr>
          <w:rFonts w:ascii="TH SarabunIT๙" w:hAnsi="TH SarabunIT๙" w:cs="TH SarabunIT๙"/>
        </w:rPr>
      </w:pPr>
      <w:r w:rsidRPr="009B16C8">
        <w:rPr>
          <w:rFonts w:ascii="TH SarabunIT๙" w:hAnsi="TH SarabunIT๙" w:cs="TH SarabunIT๙"/>
          <w:cs/>
        </w:rPr>
        <w:t xml:space="preserve">หมายเหตุ   </w:t>
      </w:r>
    </w:p>
    <w:p w14:paraId="47955457" w14:textId="7C962591" w:rsidR="001E0280" w:rsidRPr="009B16C8" w:rsidRDefault="009B16C8" w:rsidP="009B16C8">
      <w:pPr>
        <w:pStyle w:val="ListParagraph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 w:rsidRPr="009B16C8">
        <w:rPr>
          <w:rFonts w:ascii="TH SarabunIT๙" w:hAnsi="TH SarabunIT๙" w:cs="TH SarabunIT๙"/>
          <w:sz w:val="32"/>
          <w:szCs w:val="32"/>
          <w:cs/>
        </w:rPr>
        <w:t>ใช้</w:t>
      </w:r>
      <w:r w:rsidR="00206B60">
        <w:rPr>
          <w:rFonts w:ascii="TH SarabunIT๙" w:hAnsi="TH SarabunIT๙" w:cs="TH SarabunIT๙" w:hint="cs"/>
          <w:sz w:val="32"/>
          <w:szCs w:val="32"/>
          <w:cs/>
        </w:rPr>
        <w:t>ตัวอักษร</w:t>
      </w:r>
      <w:r w:rsidRPr="009B16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16C8">
        <w:rPr>
          <w:rFonts w:ascii="TH SarabunIT๙" w:hAnsi="TH SarabunIT๙" w:cs="TH SarabunIT๙"/>
          <w:sz w:val="32"/>
          <w:szCs w:val="32"/>
        </w:rPr>
        <w:t xml:space="preserve">TH </w:t>
      </w:r>
      <w:proofErr w:type="spellStart"/>
      <w:r w:rsidRPr="009B16C8">
        <w:rPr>
          <w:rFonts w:ascii="TH SarabunIT๙" w:hAnsi="TH SarabunIT๙" w:cs="TH SarabunIT๙"/>
          <w:sz w:val="32"/>
          <w:szCs w:val="32"/>
        </w:rPr>
        <w:t>SarabunIT</w:t>
      </w:r>
      <w:proofErr w:type="spellEnd"/>
      <w:r w:rsidRPr="009B16C8">
        <w:rPr>
          <w:rFonts w:ascii="TH SarabunIT๙" w:hAnsi="TH SarabunIT๙" w:cs="TH SarabunIT๙"/>
          <w:sz w:val="32"/>
          <w:szCs w:val="32"/>
          <w:cs/>
        </w:rPr>
        <w:t>๙  ขนาด 16</w:t>
      </w:r>
    </w:p>
    <w:p w14:paraId="6252A7A8" w14:textId="5FCFB9BB" w:rsidR="009B16C8" w:rsidRDefault="009B16C8" w:rsidP="009B16C8">
      <w:pPr>
        <w:pStyle w:val="ListParagraph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 w:rsidRPr="009B16C8">
        <w:rPr>
          <w:rFonts w:ascii="TH SarabunIT๙" w:hAnsi="TH SarabunIT๙" w:cs="TH SarabunIT๙"/>
          <w:sz w:val="32"/>
          <w:szCs w:val="32"/>
          <w:u w:val="single"/>
          <w:cs/>
        </w:rPr>
        <w:t>ห้ามปรับ</w:t>
      </w:r>
      <w:r w:rsidRPr="009B16C8">
        <w:rPr>
          <w:rFonts w:ascii="TH SarabunIT๙" w:hAnsi="TH SarabunIT๙" w:cs="TH SarabunIT๙"/>
          <w:sz w:val="32"/>
          <w:szCs w:val="32"/>
          <w:cs/>
        </w:rPr>
        <w:t>ขนาดของตาราง</w:t>
      </w:r>
    </w:p>
    <w:p w14:paraId="756D9179" w14:textId="5BDFE08D" w:rsidR="009B16C8" w:rsidRDefault="009B16C8" w:rsidP="009B16C8">
      <w:pPr>
        <w:pStyle w:val="ListParagraph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ระบุรายละเอียดในตารางให้</w:t>
      </w:r>
      <w:r w:rsidR="00E22D16">
        <w:rPr>
          <w:rFonts w:ascii="TH SarabunIT๙" w:hAnsi="TH SarabunIT๙" w:cs="TH SarabunIT๙" w:hint="cs"/>
          <w:sz w:val="32"/>
          <w:szCs w:val="32"/>
          <w:cs/>
        </w:rPr>
        <w:t>ถูกต้องและ</w:t>
      </w:r>
      <w:r>
        <w:rPr>
          <w:rFonts w:ascii="TH SarabunIT๙" w:hAnsi="TH SarabunIT๙" w:cs="TH SarabunIT๙" w:hint="cs"/>
          <w:sz w:val="32"/>
          <w:szCs w:val="32"/>
          <w:cs/>
        </w:rPr>
        <w:t>ครบถ้วน  ตามตัวอย่าง</w:t>
      </w:r>
    </w:p>
    <w:p w14:paraId="1FF37D2F" w14:textId="272C38B1" w:rsidR="009B16C8" w:rsidRPr="009B16C8" w:rsidRDefault="009B16C8" w:rsidP="009B16C8">
      <w:pPr>
        <w:pStyle w:val="ListParagraph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ให้ส่งเป็น </w:t>
      </w:r>
      <w:r>
        <w:rPr>
          <w:rFonts w:ascii="TH SarabunIT๙" w:hAnsi="TH SarabunIT๙" w:cs="TH SarabunIT๙"/>
          <w:sz w:val="32"/>
          <w:szCs w:val="32"/>
        </w:rPr>
        <w:t xml:space="preserve">File Word </w:t>
      </w: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206B6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A7E8497" w14:textId="77777777" w:rsidR="00163A3C" w:rsidRDefault="001E0280" w:rsidP="00163A3C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lastRenderedPageBreak/>
        <w:t xml:space="preserve">(ตัวอย่าง)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63A3C">
        <w:rPr>
          <w:rFonts w:ascii="TH SarabunIT๙" w:hAnsi="TH SarabunIT๙" w:cs="TH SarabunIT๙" w:hint="cs"/>
          <w:b/>
          <w:bCs/>
          <w:color w:val="000000" w:themeColor="text1"/>
          <w:cs/>
        </w:rPr>
        <w:t>วาระแบบ</w:t>
      </w:r>
      <w:r w:rsidR="00163A3C"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บันทึก</w:t>
      </w:r>
      <w:r w:rsidR="00163A3C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เสนอผลงาน ระดับชำนาญการพิเศษ </w:t>
      </w:r>
    </w:p>
    <w:p w14:paraId="1C710174" w14:textId="42B180FA" w:rsidR="001E0280" w:rsidRPr="00BF58C8" w:rsidRDefault="001E0280" w:rsidP="001E0280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04E7B">
        <w:rPr>
          <w:rFonts w:ascii="TH SarabunIT๙" w:hAnsi="TH SarabunIT๙" w:cs="TH SarabunIT๙" w:hint="cs"/>
          <w:b/>
          <w:bCs/>
          <w:cs/>
        </w:rPr>
        <w:t xml:space="preserve">โรงพยาบาลจิตเวชขอนแก่นราชนครินทร์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จำนวน </w:t>
      </w:r>
      <w:r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....</w:t>
      </w: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>2</w:t>
      </w:r>
      <w:r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.....</w:t>
      </w: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ตำแหน่ง</w:t>
      </w:r>
    </w:p>
    <w:p w14:paraId="36517B75" w14:textId="77777777" w:rsidR="001E0280" w:rsidRPr="00BF58C8" w:rsidRDefault="001E0280" w:rsidP="001E0280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BF58C8">
        <w:rPr>
          <w:rFonts w:ascii="TH SarabunIT๙" w:hAnsi="TH SarabunIT๙" w:cs="TH SarabunIT๙"/>
          <w:b/>
          <w:bCs/>
          <w:color w:val="000000" w:themeColor="text1"/>
        </w:rPr>
        <w:t xml:space="preserve">-------------------------------------------------------------- </w:t>
      </w:r>
    </w:p>
    <w:p w14:paraId="6EFA19CF" w14:textId="77777777" w:rsidR="001E0280" w:rsidRPr="00BF58C8" w:rsidRDefault="001E0280" w:rsidP="001E0280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14:paraId="0BBD0008" w14:textId="77777777" w:rsidR="001E0280" w:rsidRPr="00704E7B" w:rsidRDefault="001E0280" w:rsidP="001E0280">
      <w:pPr>
        <w:pStyle w:val="ListParagraph"/>
        <w:numPr>
          <w:ilvl w:val="0"/>
          <w:numId w:val="22"/>
        </w:numPr>
        <w:rPr>
          <w:rFonts w:ascii="TH SarabunIT๙" w:hAnsi="TH SarabunIT๙" w:cs="TH SarabunIT๙"/>
          <w:b/>
          <w:bCs/>
          <w:color w:val="000000" w:themeColor="text1"/>
          <w:spacing w:val="22"/>
          <w:sz w:val="32"/>
          <w:szCs w:val="32"/>
        </w:rPr>
      </w:pPr>
      <w:r w:rsidRPr="00704E7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ตำแหน่ง</w:t>
      </w:r>
      <w:r w:rsidRPr="00704E7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พยาบาลวิชาชีพชำนาญการพิเศษ (ด้านการพยาบาล) ตำแหน่งเลขที่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5999</w:t>
      </w:r>
      <w:r w:rsidRPr="00704E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กลุ่มงานการพยาบาล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ผู้ป่วยใน</w:t>
      </w:r>
      <w:r w:rsidRPr="00704E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704E7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กลุ่มภารกิจการพยาบาล    </w:t>
      </w:r>
      <w:r w:rsidRPr="00704E7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/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โรงพยาบาลจิตเวชขอนแก่นราชนครินทร์ จำนวนผู้สมัคร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ราย  (ตำแหน่ง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ว่าง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6CB6E0AF" w14:textId="77777777" w:rsidR="001E0280" w:rsidRPr="00BF58C8" w:rsidRDefault="001E0280" w:rsidP="001E0280">
      <w:pPr>
        <w:pStyle w:val="ListParagraph"/>
        <w:ind w:left="-774"/>
        <w:rPr>
          <w:rFonts w:ascii="TH SarabunIT๙" w:hAnsi="TH SarabunIT๙" w:cs="TH SarabunIT๙"/>
          <w:b/>
          <w:bCs/>
          <w:color w:val="000000" w:themeColor="text1"/>
          <w:spacing w:val="22"/>
          <w:sz w:val="32"/>
          <w:szCs w:val="32"/>
        </w:rPr>
      </w:pPr>
    </w:p>
    <w:tbl>
      <w:tblPr>
        <w:tblStyle w:val="TableGrid"/>
        <w:tblW w:w="15588" w:type="dxa"/>
        <w:tblInd w:w="-995" w:type="dxa"/>
        <w:tblLook w:val="04A0" w:firstRow="1" w:lastRow="0" w:firstColumn="1" w:lastColumn="0" w:noHBand="0" w:noVBand="1"/>
      </w:tblPr>
      <w:tblGrid>
        <w:gridCol w:w="961"/>
        <w:gridCol w:w="3261"/>
        <w:gridCol w:w="4252"/>
        <w:gridCol w:w="3827"/>
        <w:gridCol w:w="3287"/>
      </w:tblGrid>
      <w:tr w:rsidR="001E0280" w:rsidRPr="00BF58C8" w14:paraId="30E1CAD1" w14:textId="77777777" w:rsidTr="000F15C9">
        <w:trPr>
          <w:tblHeader/>
        </w:trPr>
        <w:tc>
          <w:tcPr>
            <w:tcW w:w="961" w:type="dxa"/>
          </w:tcPr>
          <w:p w14:paraId="3ED6991A" w14:textId="77777777" w:rsidR="001E0280" w:rsidRPr="00BF58C8" w:rsidRDefault="001E0280" w:rsidP="000F15C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3261" w:type="dxa"/>
          </w:tcPr>
          <w:p w14:paraId="49BC5A47" w14:textId="77777777" w:rsidR="001E0280" w:rsidRPr="00BF58C8" w:rsidRDefault="001E0280" w:rsidP="000F15C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ตำแหน่งที่คัดเลือก/หน่วยงาน</w:t>
            </w:r>
          </w:p>
        </w:tc>
        <w:tc>
          <w:tcPr>
            <w:tcW w:w="4252" w:type="dxa"/>
          </w:tcPr>
          <w:p w14:paraId="59E03BD8" w14:textId="77777777" w:rsidR="001E0280" w:rsidRPr="00BF58C8" w:rsidRDefault="001E0280" w:rsidP="000F15C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รายชื่อ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ผู้</w:t>
            </w: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สมัคร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/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หน่วยงาน</w:t>
            </w:r>
            <w:r w:rsidRPr="00BF58C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/คะแนนการประเมิน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ความรู้ ความสามารถ ทักษะ</w:t>
            </w:r>
          </w:p>
        </w:tc>
        <w:tc>
          <w:tcPr>
            <w:tcW w:w="3827" w:type="dxa"/>
          </w:tcPr>
          <w:p w14:paraId="4FE47EC0" w14:textId="77777777" w:rsidR="00206B60" w:rsidRDefault="00206B60" w:rsidP="00206B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ชื่อผลงานทางวิชาการที่เสนอประเมิน</w:t>
            </w:r>
          </w:p>
          <w:p w14:paraId="0A64B672" w14:textId="0BDF7D7F" w:rsidR="001E0280" w:rsidRPr="00BF58C8" w:rsidRDefault="00206B60" w:rsidP="00206B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ปีที่ดำเนินการ/สัดส่วนผลงาน</w:t>
            </w:r>
          </w:p>
        </w:tc>
        <w:tc>
          <w:tcPr>
            <w:tcW w:w="3287" w:type="dxa"/>
          </w:tcPr>
          <w:p w14:paraId="54B7F93F" w14:textId="77777777" w:rsidR="001E0280" w:rsidRPr="00BF58C8" w:rsidRDefault="001E0280" w:rsidP="000F15C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ข้อเสนอแนวคิดเพื่อพัฒนางาน</w:t>
            </w:r>
          </w:p>
        </w:tc>
      </w:tr>
      <w:tr w:rsidR="001E0280" w:rsidRPr="00BF58C8" w14:paraId="7947651F" w14:textId="77777777" w:rsidTr="000F15C9">
        <w:tc>
          <w:tcPr>
            <w:tcW w:w="961" w:type="dxa"/>
            <w:tcBorders>
              <w:bottom w:val="single" w:sz="4" w:space="0" w:color="auto"/>
            </w:tcBorders>
          </w:tcPr>
          <w:p w14:paraId="612E811A" w14:textId="77777777" w:rsidR="001E0280" w:rsidRPr="00BF58C8" w:rsidRDefault="001E0280" w:rsidP="000F15C9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01B9FBB" w14:textId="77777777" w:rsidR="001E0280" w:rsidRPr="00BF58C8" w:rsidRDefault="001E0280" w:rsidP="000F15C9">
            <w:pPr>
              <w:rPr>
                <w:rFonts w:ascii="TH SarabunIT๙" w:eastAsia="Calibri" w:hAnsi="TH SarabunIT๙" w:cs="TH SarabunIT๙"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พยาบาลวิชาชีพชำนาญการพิเศษ                     (ด้านการพยาบาล)                      ตำแหน่งเลขที่ </w:t>
            </w:r>
            <w:r>
              <w:rPr>
                <w:rFonts w:ascii="TH SarabunIT๙" w:eastAsia="Calibri" w:hAnsi="TH SarabunIT๙" w:cs="TH SarabunIT๙" w:hint="cs"/>
                <w:cs/>
              </w:rPr>
              <w:t>5999</w:t>
            </w:r>
            <w:r w:rsidRPr="00BF58C8">
              <w:rPr>
                <w:rFonts w:ascii="TH SarabunIT๙" w:hAnsi="TH SarabunIT๙" w:cs="TH SarabunIT๙"/>
                <w:cs/>
              </w:rPr>
              <w:t xml:space="preserve">                            กลุ่มงานการพยาบาล</w:t>
            </w:r>
            <w:r w:rsidRPr="00BF58C8">
              <w:rPr>
                <w:rFonts w:ascii="TH SarabunIT๙" w:hAnsi="TH SarabunIT๙" w:cs="TH SarabunIT๙" w:hint="cs"/>
                <w:cs/>
              </w:rPr>
              <w:t>ผู้ป่วยใน</w:t>
            </w:r>
          </w:p>
          <w:p w14:paraId="4ECBA83E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กลุ่มภารกิจการพยาบาล                      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        ราชนครินทร์</w:t>
            </w:r>
          </w:p>
          <w:p w14:paraId="76022E28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4CB1BA5A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5946F86B" w14:textId="77777777" w:rsidR="001E0280" w:rsidRPr="00BF58C8" w:rsidRDefault="001E0280" w:rsidP="000F15C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252" w:type="dxa"/>
          </w:tcPr>
          <w:p w14:paraId="12B50607" w14:textId="77777777" w:rsidR="001E0280" w:rsidRPr="00BF58C8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eastAsia="Calibri" w:hAnsi="TH SarabunIT๙" w:cs="TH SarabunIT๙" w:hint="cs"/>
                <w:cs/>
              </w:rPr>
              <w:t>1. นางสาว</w:t>
            </w:r>
            <w:r>
              <w:rPr>
                <w:rFonts w:ascii="TH SarabunIT๙" w:eastAsia="Calibri" w:hAnsi="TH SarabunIT๙" w:cs="TH SarabunIT๙" w:hint="cs"/>
                <w:cs/>
              </w:rPr>
              <w:t>อาภรณ์  สุขใจ</w:t>
            </w:r>
          </w:p>
          <w:p w14:paraId="45B4F643" w14:textId="77777777" w:rsidR="001E0280" w:rsidRPr="00BF58C8" w:rsidRDefault="001E0280" w:rsidP="000F15C9">
            <w:pPr>
              <w:rPr>
                <w:rFonts w:ascii="TH SarabunIT๙" w:hAnsi="TH SarabunIT๙" w:cs="TH SarabunIT๙"/>
                <w:b/>
                <w:bCs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พยาบาลวิชาชีพชำนาญการ (ด้านการพยาบาล)                      ตำแหน่งเลขที่ </w:t>
            </w:r>
            <w:r>
              <w:rPr>
                <w:rFonts w:ascii="TH SarabunIT๙" w:eastAsia="Calibri" w:hAnsi="TH SarabunIT๙" w:cs="TH SarabunIT๙" w:hint="cs"/>
                <w:cs/>
              </w:rPr>
              <w:t>5555</w:t>
            </w:r>
            <w:r w:rsidRPr="00BF58C8">
              <w:rPr>
                <w:rFonts w:ascii="TH SarabunIT๙" w:hAnsi="TH SarabunIT๙" w:cs="TH SarabunIT๙"/>
                <w:cs/>
              </w:rPr>
              <w:t xml:space="preserve">                              กลุ่มงานการพยาบาล</w:t>
            </w:r>
            <w:r w:rsidRPr="00BF58C8">
              <w:rPr>
                <w:rFonts w:ascii="TH SarabunIT๙" w:hAnsi="TH SarabunIT๙" w:cs="TH SarabunIT๙" w:hint="cs"/>
                <w:cs/>
              </w:rPr>
              <w:t>ผู้ป่วยใน</w:t>
            </w:r>
            <w:r w:rsidRPr="00BF58C8">
              <w:rPr>
                <w:rFonts w:ascii="TH SarabunIT๙" w:hAnsi="TH SarabunIT๙" w:cs="TH SarabunIT๙"/>
                <w:b/>
                <w:bCs/>
                <w:cs/>
              </w:rPr>
              <w:t xml:space="preserve">  </w:t>
            </w:r>
          </w:p>
          <w:p w14:paraId="4A583943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กลุ่มภารกิจการพยาบาล                              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โรงพยาบาลจิตเวชขอนแก่นราชนครินทร์</w:t>
            </w:r>
          </w:p>
          <w:p w14:paraId="35999FC6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hAnsi="TH SarabunIT๙" w:cs="TH SarabunIT๙" w:hint="cs"/>
                <w:cs/>
              </w:rPr>
              <w:t>(คะแนนการประเมินร้อยละ  9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BF58C8">
              <w:rPr>
                <w:rFonts w:ascii="TH SarabunIT๙" w:hAnsi="TH SarabunIT๙" w:cs="TH SarabunIT๙" w:hint="cs"/>
                <w:cs/>
              </w:rPr>
              <w:t>)</w:t>
            </w:r>
          </w:p>
          <w:p w14:paraId="61934000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690B2E5E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6CFEBB57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0365E7BA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77778C6E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40534B33" w14:textId="77777777" w:rsidR="001E0280" w:rsidRPr="00BF58C8" w:rsidRDefault="001E0280" w:rsidP="000F15C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27" w:type="dxa"/>
          </w:tcPr>
          <w:p w14:paraId="405A8AC4" w14:textId="77777777" w:rsidR="001E0280" w:rsidRDefault="001E0280" w:rsidP="000F15C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การให้การพยาบาลผู้ป่วยโรคซึมเศร้า                   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โรงพยาบาลจิตเวชขอนแก่นราชนครินทร์</w:t>
            </w:r>
          </w:p>
          <w:p w14:paraId="42FA122F" w14:textId="77777777" w:rsidR="00206B60" w:rsidRDefault="00206B60" w:rsidP="000F15C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ปีที่ดำเนินการ พ.ศ. 2565</w:t>
            </w:r>
          </w:p>
          <w:p w14:paraId="5678CB74" w14:textId="6EFB0FEA" w:rsidR="00206B60" w:rsidRPr="00BF58C8" w:rsidRDefault="00206B60" w:rsidP="000F15C9">
            <w:pPr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สัดส่วนผลงานร้อยละ 100</w:t>
            </w:r>
          </w:p>
        </w:tc>
        <w:tc>
          <w:tcPr>
            <w:tcW w:w="3287" w:type="dxa"/>
          </w:tcPr>
          <w:p w14:paraId="7321F881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แนวปฏิบัติการ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>ดูแล</w:t>
            </w: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ผู้ป่วยโรคจิตเภท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 xml:space="preserve">              </w:t>
            </w: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ที่ใช้สารเสพติดร่วม</w:t>
            </w:r>
          </w:p>
        </w:tc>
      </w:tr>
    </w:tbl>
    <w:p w14:paraId="42FF44A2" w14:textId="77777777" w:rsidR="001E0280" w:rsidRPr="00704E7B" w:rsidRDefault="001E0280" w:rsidP="001E0280">
      <w:pPr>
        <w:pStyle w:val="ListParagraph"/>
        <w:numPr>
          <w:ilvl w:val="0"/>
          <w:numId w:val="22"/>
        </w:numPr>
        <w:rPr>
          <w:rFonts w:ascii="TH SarabunIT๙" w:hAnsi="TH SarabunIT๙" w:cs="TH SarabunIT๙"/>
          <w:b/>
          <w:bCs/>
          <w:color w:val="000000" w:themeColor="text1"/>
          <w:spacing w:val="22"/>
          <w:sz w:val="32"/>
          <w:szCs w:val="32"/>
        </w:rPr>
      </w:pPr>
      <w:r w:rsidRPr="00704E7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ตำแหน่ง</w:t>
      </w:r>
      <w:r w:rsidRPr="00704E7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พยาบาลวิชาชีพชำนาญการพิเศษ (ด้านการพยาบาล) ตำแหน่งเลขที่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9999</w:t>
      </w:r>
      <w:r w:rsidRPr="00704E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กลุ่มงานการพยาบาล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ผู้ป่วย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นอก</w:t>
      </w:r>
      <w:r w:rsidRPr="00704E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704E7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กลุ่มภารกิจการพยาบาล    </w:t>
      </w:r>
      <w:r w:rsidRPr="00704E7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/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โรงพยาบาลจิตเวชขอนแก่นราชนครินทร์ จำนวนผู้สมัคร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ราย  (ตำแหน่ง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ที่จะว่างจากการเกษียณอายุราชการ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55F8C3C1" w14:textId="77777777" w:rsidR="001E0280" w:rsidRDefault="001E0280" w:rsidP="001E0280"/>
    <w:tbl>
      <w:tblPr>
        <w:tblStyle w:val="TableGrid"/>
        <w:tblW w:w="15588" w:type="dxa"/>
        <w:tblInd w:w="-995" w:type="dxa"/>
        <w:tblLook w:val="04A0" w:firstRow="1" w:lastRow="0" w:firstColumn="1" w:lastColumn="0" w:noHBand="0" w:noVBand="1"/>
      </w:tblPr>
      <w:tblGrid>
        <w:gridCol w:w="961"/>
        <w:gridCol w:w="3261"/>
        <w:gridCol w:w="4252"/>
        <w:gridCol w:w="3827"/>
        <w:gridCol w:w="3287"/>
      </w:tblGrid>
      <w:tr w:rsidR="001E0280" w:rsidRPr="00BF58C8" w14:paraId="2192FAA0" w14:textId="77777777" w:rsidTr="000F15C9">
        <w:tc>
          <w:tcPr>
            <w:tcW w:w="961" w:type="dxa"/>
          </w:tcPr>
          <w:p w14:paraId="437AB933" w14:textId="77777777" w:rsidR="001E0280" w:rsidRPr="00704E7B" w:rsidRDefault="001E0280" w:rsidP="000F15C9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3261" w:type="dxa"/>
          </w:tcPr>
          <w:p w14:paraId="561FBD8E" w14:textId="77777777" w:rsidR="001E0280" w:rsidRPr="00BF58C8" w:rsidRDefault="001E0280" w:rsidP="000F15C9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ตำแหน่งที่คัดเลือก/หน่วยงาน</w:t>
            </w:r>
          </w:p>
        </w:tc>
        <w:tc>
          <w:tcPr>
            <w:tcW w:w="4252" w:type="dxa"/>
          </w:tcPr>
          <w:p w14:paraId="1AB7DD3C" w14:textId="77777777" w:rsidR="001E0280" w:rsidRPr="00BF58C8" w:rsidRDefault="001E0280" w:rsidP="000F15C9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รายชื่อ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ผู้</w:t>
            </w: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สมัคร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/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หน่วยงาน</w:t>
            </w:r>
            <w:r w:rsidRPr="00BF58C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/คะแนนการประเมิน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ความรู้ ความสามารถ ทักษะ</w:t>
            </w:r>
          </w:p>
        </w:tc>
        <w:tc>
          <w:tcPr>
            <w:tcW w:w="3827" w:type="dxa"/>
          </w:tcPr>
          <w:p w14:paraId="3FC2F994" w14:textId="77777777" w:rsidR="00051DCC" w:rsidRDefault="00051DCC" w:rsidP="00051DC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ชื่อผลงานทางวิชาการที่เสนอประเมิน</w:t>
            </w:r>
          </w:p>
          <w:p w14:paraId="1AAF08D0" w14:textId="35ED85BF" w:rsidR="001E0280" w:rsidRPr="00BF58C8" w:rsidRDefault="00051DCC" w:rsidP="00051DC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ปีที่ดำเนินการ/สัดส่วนผลงาน</w:t>
            </w:r>
          </w:p>
        </w:tc>
        <w:tc>
          <w:tcPr>
            <w:tcW w:w="3287" w:type="dxa"/>
          </w:tcPr>
          <w:p w14:paraId="47F1C803" w14:textId="77777777" w:rsidR="001E0280" w:rsidRPr="00BF58C8" w:rsidRDefault="001E0280" w:rsidP="000F15C9">
            <w:pPr>
              <w:jc w:val="center"/>
              <w:rPr>
                <w:rFonts w:ascii="TH SarabunIT๙" w:hAnsi="TH SarabunIT๙" w:cs="TH SarabunIT๙"/>
                <w:spacing w:val="-8"/>
                <w:cs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ข้อเสนอแนวคิดเพื่อพัฒนางาน</w:t>
            </w:r>
          </w:p>
        </w:tc>
      </w:tr>
      <w:tr w:rsidR="001E0280" w:rsidRPr="00BF58C8" w14:paraId="52F616EB" w14:textId="77777777" w:rsidTr="000F15C9">
        <w:tc>
          <w:tcPr>
            <w:tcW w:w="961" w:type="dxa"/>
          </w:tcPr>
          <w:p w14:paraId="1EA5964E" w14:textId="77777777" w:rsidR="001E0280" w:rsidRPr="00704E7B" w:rsidRDefault="001E0280" w:rsidP="000F15C9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3261" w:type="dxa"/>
          </w:tcPr>
          <w:p w14:paraId="5184016E" w14:textId="77777777" w:rsidR="001E0280" w:rsidRPr="00BF58C8" w:rsidRDefault="001E0280" w:rsidP="000F15C9">
            <w:pPr>
              <w:rPr>
                <w:rFonts w:ascii="TH SarabunIT๙" w:eastAsia="Calibri" w:hAnsi="TH SarabunIT๙" w:cs="TH SarabunIT๙"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พยาบาลวิชาชีพชำนาญการพิเศษ                     (ด้านการพยาบาล)                      ตำแหน่งเลขที่ </w:t>
            </w:r>
            <w:r>
              <w:rPr>
                <w:rFonts w:ascii="TH SarabunIT๙" w:eastAsia="Calibri" w:hAnsi="TH SarabunIT๙" w:cs="TH SarabunIT๙" w:hint="cs"/>
                <w:cs/>
              </w:rPr>
              <w:t>9999</w:t>
            </w:r>
            <w:r w:rsidRPr="00BF58C8">
              <w:rPr>
                <w:rFonts w:ascii="TH SarabunIT๙" w:hAnsi="TH SarabunIT๙" w:cs="TH SarabunIT๙"/>
                <w:cs/>
              </w:rPr>
              <w:t xml:space="preserve">                            กลุ่มงานการพยาบาล</w:t>
            </w:r>
            <w:r w:rsidRPr="00BF58C8">
              <w:rPr>
                <w:rFonts w:ascii="TH SarabunIT๙" w:hAnsi="TH SarabunIT๙" w:cs="TH SarabunIT๙" w:hint="cs"/>
                <w:cs/>
              </w:rPr>
              <w:t>ผู้ป่วย</w:t>
            </w:r>
            <w:r>
              <w:rPr>
                <w:rFonts w:ascii="TH SarabunIT๙" w:hAnsi="TH SarabunIT๙" w:cs="TH SarabunIT๙" w:hint="cs"/>
                <w:cs/>
              </w:rPr>
              <w:t>นอก</w:t>
            </w:r>
          </w:p>
          <w:p w14:paraId="5037C3A8" w14:textId="77777777" w:rsidR="001E0280" w:rsidRPr="00BF58C8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กลุ่มภารกิจการพยาบาล                      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        ราชนครินทร์</w:t>
            </w:r>
          </w:p>
        </w:tc>
        <w:tc>
          <w:tcPr>
            <w:tcW w:w="4252" w:type="dxa"/>
          </w:tcPr>
          <w:p w14:paraId="0659F70D" w14:textId="77777777" w:rsidR="001E0280" w:rsidRPr="00BF58C8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</w:t>
            </w:r>
            <w:r w:rsidRPr="00BF58C8">
              <w:rPr>
                <w:rFonts w:ascii="TH SarabunIT๙" w:eastAsia="Calibri" w:hAnsi="TH SarabunIT๙" w:cs="TH SarabunIT๙" w:hint="cs"/>
                <w:cs/>
              </w:rPr>
              <w:t>. นาง</w:t>
            </w:r>
            <w:r>
              <w:rPr>
                <w:rFonts w:ascii="TH SarabunIT๙" w:eastAsia="Calibri" w:hAnsi="TH SarabunIT๙" w:cs="TH SarabunIT๙" w:hint="cs"/>
                <w:cs/>
              </w:rPr>
              <w:t>สาวอรอินทร์   ประมวล</w:t>
            </w:r>
          </w:p>
          <w:p w14:paraId="44675A3B" w14:textId="77777777" w:rsidR="001E0280" w:rsidRPr="00BF58C8" w:rsidRDefault="001E0280" w:rsidP="000F15C9">
            <w:pPr>
              <w:rPr>
                <w:rFonts w:ascii="TH SarabunIT๙" w:hAnsi="TH SarabunIT๙" w:cs="TH SarabunIT๙"/>
                <w:b/>
                <w:bCs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พยาบาลวิชาชีพชำนาญการ (ด้านการพยาบาล)                      ตำแหน่งเลขที่ </w:t>
            </w:r>
            <w:r>
              <w:rPr>
                <w:rFonts w:ascii="TH SarabunIT๙" w:eastAsia="Calibri" w:hAnsi="TH SarabunIT๙" w:cs="TH SarabunIT๙" w:hint="cs"/>
                <w:cs/>
              </w:rPr>
              <w:t>9991</w:t>
            </w:r>
            <w:r w:rsidRPr="00BF58C8">
              <w:rPr>
                <w:rFonts w:ascii="TH SarabunIT๙" w:hAnsi="TH SarabunIT๙" w:cs="TH SarabunIT๙"/>
                <w:cs/>
              </w:rPr>
              <w:t xml:space="preserve">                              กลุ่มงานการพยาบาล</w:t>
            </w:r>
            <w:r w:rsidRPr="00BF58C8">
              <w:rPr>
                <w:rFonts w:ascii="TH SarabunIT๙" w:hAnsi="TH SarabunIT๙" w:cs="TH SarabunIT๙" w:hint="cs"/>
                <w:cs/>
              </w:rPr>
              <w:t>ผู้ป่วยใน</w:t>
            </w:r>
            <w:r w:rsidRPr="00BF58C8">
              <w:rPr>
                <w:rFonts w:ascii="TH SarabunIT๙" w:hAnsi="TH SarabunIT๙" w:cs="TH SarabunIT๙"/>
                <w:b/>
                <w:bCs/>
                <w:cs/>
              </w:rPr>
              <w:t xml:space="preserve">  </w:t>
            </w:r>
          </w:p>
          <w:p w14:paraId="4BFD5F3A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กลุ่มภารกิจการพยาบาล                              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โรงพยาบาลจิตเวชขอนแก่นราชนครินทร์</w:t>
            </w:r>
          </w:p>
          <w:p w14:paraId="523B0D16" w14:textId="77777777" w:rsidR="001E0280" w:rsidRPr="00BF58C8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hAnsi="TH SarabunIT๙" w:cs="TH SarabunIT๙" w:hint="cs"/>
                <w:cs/>
              </w:rPr>
              <w:t>(คะแนนการประเมินร้อยละ  9</w:t>
            </w:r>
            <w:r>
              <w:rPr>
                <w:rFonts w:ascii="TH SarabunIT๙" w:hAnsi="TH SarabunIT๙" w:cs="TH SarabunIT๙" w:hint="cs"/>
                <w:cs/>
              </w:rPr>
              <w:t>0</w:t>
            </w:r>
            <w:r w:rsidRPr="00BF58C8"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3827" w:type="dxa"/>
          </w:tcPr>
          <w:p w14:paraId="6F4BA24A" w14:textId="77777777" w:rsidR="001E0280" w:rsidRDefault="001E0280" w:rsidP="000F15C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การให้การพยาบาลผู้ป่วยโรคจิตเภท                   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โรงพยาบาลจิตเวชขอนแก่นราชนครินทร์</w:t>
            </w:r>
          </w:p>
          <w:p w14:paraId="0A169E0A" w14:textId="4888884D" w:rsidR="00206B60" w:rsidRDefault="00206B60" w:rsidP="00206B60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ปีที่ดำเนินการ พ.ศ. 256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  <w:p w14:paraId="3E71D6BD" w14:textId="7DEA156D" w:rsidR="00206B60" w:rsidRPr="00BF58C8" w:rsidRDefault="00206B60" w:rsidP="00206B60">
            <w:pPr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สัดส่วนผลงานร้อยละ </w:t>
            </w: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3287" w:type="dxa"/>
          </w:tcPr>
          <w:p w14:paraId="3047F105" w14:textId="77777777" w:rsidR="001E0280" w:rsidRPr="00BF58C8" w:rsidRDefault="001E0280" w:rsidP="000F15C9">
            <w:pPr>
              <w:jc w:val="thaiDistribute"/>
              <w:rPr>
                <w:rFonts w:ascii="TH SarabunIT๙" w:hAnsi="TH SarabunIT๙" w:cs="TH SarabunIT๙"/>
                <w:spacing w:val="-8"/>
                <w:cs/>
              </w:rPr>
            </w:pP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แนวปฏิบัติ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>ใน</w:t>
            </w: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>ดูแล</w:t>
            </w: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ผู้ป่วย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>โรคซึมเศร้า</w:t>
            </w:r>
          </w:p>
        </w:tc>
      </w:tr>
      <w:tr w:rsidR="001E0280" w:rsidRPr="00BF58C8" w14:paraId="1F8D3566" w14:textId="77777777" w:rsidTr="000F15C9">
        <w:tc>
          <w:tcPr>
            <w:tcW w:w="961" w:type="dxa"/>
            <w:tcBorders>
              <w:bottom w:val="single" w:sz="4" w:space="0" w:color="auto"/>
            </w:tcBorders>
          </w:tcPr>
          <w:p w14:paraId="45DA27DD" w14:textId="77777777" w:rsidR="001E0280" w:rsidRDefault="001E0280" w:rsidP="000F15C9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D3811BD" w14:textId="77777777" w:rsidR="001E0280" w:rsidRPr="00BF58C8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4252" w:type="dxa"/>
          </w:tcPr>
          <w:p w14:paraId="4B0D724D" w14:textId="77777777" w:rsidR="001E0280" w:rsidRPr="00BF58C8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</w:t>
            </w:r>
            <w:r w:rsidRPr="00BF58C8">
              <w:rPr>
                <w:rFonts w:ascii="TH SarabunIT๙" w:eastAsia="Calibri" w:hAnsi="TH SarabunIT๙" w:cs="TH SarabunIT๙" w:hint="cs"/>
                <w:cs/>
              </w:rPr>
              <w:t>. นา</w:t>
            </w:r>
            <w:r>
              <w:rPr>
                <w:rFonts w:ascii="TH SarabunIT๙" w:eastAsia="Calibri" w:hAnsi="TH SarabunIT๙" w:cs="TH SarabunIT๙" w:hint="cs"/>
                <w:cs/>
              </w:rPr>
              <w:t>ยสมชัย   ศักดิ์ณรงค์เดช</w:t>
            </w:r>
          </w:p>
          <w:p w14:paraId="5DE6CA5D" w14:textId="77777777" w:rsidR="001E0280" w:rsidRPr="00BF58C8" w:rsidRDefault="001E0280" w:rsidP="000F15C9">
            <w:pPr>
              <w:rPr>
                <w:rFonts w:ascii="TH SarabunIT๙" w:hAnsi="TH SarabunIT๙" w:cs="TH SarabunIT๙"/>
                <w:b/>
                <w:bCs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พยาบาลวิชาชีพชำนาญการ (ด้านการพยาบาล)                      ตำแหน่งเลขที่ </w:t>
            </w:r>
            <w:r>
              <w:rPr>
                <w:rFonts w:ascii="TH SarabunIT๙" w:eastAsia="Calibri" w:hAnsi="TH SarabunIT๙" w:cs="TH SarabunIT๙" w:hint="cs"/>
                <w:cs/>
              </w:rPr>
              <w:t>9992</w:t>
            </w:r>
            <w:r w:rsidRPr="00BF58C8">
              <w:rPr>
                <w:rFonts w:ascii="TH SarabunIT๙" w:hAnsi="TH SarabunIT๙" w:cs="TH SarabunIT๙"/>
                <w:cs/>
              </w:rPr>
              <w:t xml:space="preserve">                              กลุ่มงานการพยาบาล</w:t>
            </w:r>
            <w:r w:rsidRPr="00BF58C8">
              <w:rPr>
                <w:rFonts w:ascii="TH SarabunIT๙" w:hAnsi="TH SarabunIT๙" w:cs="TH SarabunIT๙" w:hint="cs"/>
                <w:cs/>
              </w:rPr>
              <w:t>ผู้ป่วย</w:t>
            </w:r>
            <w:r>
              <w:rPr>
                <w:rFonts w:ascii="TH SarabunIT๙" w:hAnsi="TH SarabunIT๙" w:cs="TH SarabunIT๙" w:hint="cs"/>
                <w:cs/>
              </w:rPr>
              <w:t>นอก</w:t>
            </w:r>
          </w:p>
          <w:p w14:paraId="79EE3C2E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eastAsia="Calibri" w:hAnsi="TH SarabunIT๙" w:cs="TH SarabunIT๙"/>
                <w:cs/>
              </w:rPr>
              <w:t xml:space="preserve">กลุ่มภารกิจการพยาบาล                              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โรงพยาบาลจิตเวชขอนแก่นราชนครินทร์</w:t>
            </w:r>
          </w:p>
          <w:p w14:paraId="4387AE37" w14:textId="77777777" w:rsidR="001E0280" w:rsidRDefault="001E0280" w:rsidP="000F15C9">
            <w:pPr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hAnsi="TH SarabunIT๙" w:cs="TH SarabunIT๙" w:hint="cs"/>
                <w:cs/>
              </w:rPr>
              <w:t>(คะแนนการประเมินร้อยละ  95)</w:t>
            </w:r>
          </w:p>
        </w:tc>
        <w:tc>
          <w:tcPr>
            <w:tcW w:w="3827" w:type="dxa"/>
          </w:tcPr>
          <w:p w14:paraId="60C5AB22" w14:textId="77777777" w:rsidR="001E0280" w:rsidRDefault="001E0280" w:rsidP="000F15C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การให้การพยาบาลผู้ป่วยโรคจิตเภท                    ที่</w:t>
            </w: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ใช้สารเสพติดร่วม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 xml:space="preserve"> </w:t>
            </w:r>
            <w:r w:rsidRPr="00BF58C8">
              <w:rPr>
                <w:rFonts w:ascii="TH SarabunIT๙" w:hAnsi="TH SarabunIT๙" w:cs="TH SarabunIT๙" w:hint="cs"/>
                <w:cs/>
              </w:rPr>
              <w:t>โรงพยาบาลจิตเวชขอนแก่นราชนครินทร์</w:t>
            </w:r>
          </w:p>
          <w:p w14:paraId="75A9B4A3" w14:textId="257E2DAC" w:rsidR="00206B60" w:rsidRDefault="00206B60" w:rsidP="00206B60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ปีที่ดำเนินการ พ.ศ. 256</w:t>
            </w:r>
            <w:r>
              <w:rPr>
                <w:rFonts w:ascii="TH SarabunIT๙" w:hAnsi="TH SarabunIT๙" w:cs="TH SarabunIT๙" w:hint="cs"/>
                <w:cs/>
              </w:rPr>
              <w:t>4</w:t>
            </w:r>
          </w:p>
          <w:p w14:paraId="47335769" w14:textId="5AB37EC9" w:rsidR="00206B60" w:rsidRDefault="00206B60" w:rsidP="00206B60">
            <w:pPr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สัดส่วนผลงานร้อยละ 8</w:t>
            </w:r>
            <w:r>
              <w:rPr>
                <w:rFonts w:ascii="TH SarabunIT๙" w:hAnsi="TH SarabunIT๙" w:cs="TH SarabunIT๙" w:hint="cs"/>
                <w:cs/>
              </w:rPr>
              <w:t>0</w:t>
            </w:r>
          </w:p>
        </w:tc>
        <w:tc>
          <w:tcPr>
            <w:tcW w:w="3287" w:type="dxa"/>
          </w:tcPr>
          <w:p w14:paraId="17AD3269" w14:textId="77777777" w:rsidR="001E0280" w:rsidRPr="00BF58C8" w:rsidRDefault="001E0280" w:rsidP="000F15C9">
            <w:pPr>
              <w:jc w:val="thaiDistribute"/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การพัฒนาโปรแกรมการบำบัดผู้ป่วย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 xml:space="preserve">   </w:t>
            </w: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จิตเวชที่มี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t>ความพยายาม</w:t>
            </w:r>
            <w:r w:rsidRPr="00BF58C8">
              <w:rPr>
                <w:rFonts w:ascii="TH SarabunIT๙" w:hAnsi="TH SarabunIT๙" w:cs="TH SarabunIT๙" w:hint="cs"/>
                <w:spacing w:val="-8"/>
                <w:cs/>
              </w:rPr>
              <w:t>ฆ่าตัวตาย</w:t>
            </w:r>
          </w:p>
          <w:p w14:paraId="6A73A2C2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7137EAA7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09320461" w14:textId="77777777" w:rsidR="001E0280" w:rsidRPr="00BF58C8" w:rsidRDefault="001E0280" w:rsidP="000F15C9">
            <w:pPr>
              <w:rPr>
                <w:rFonts w:ascii="TH SarabunIT๙" w:hAnsi="TH SarabunIT๙" w:cs="TH SarabunIT๙"/>
              </w:rPr>
            </w:pPr>
          </w:p>
          <w:p w14:paraId="5EDEAC84" w14:textId="77777777" w:rsidR="001E0280" w:rsidRPr="00BF58C8" w:rsidRDefault="001E0280" w:rsidP="000F15C9">
            <w:pPr>
              <w:jc w:val="thaiDistribute"/>
              <w:rPr>
                <w:rFonts w:ascii="TH SarabunIT๙" w:hAnsi="TH SarabunIT๙" w:cs="TH SarabunIT๙"/>
                <w:spacing w:val="-8"/>
                <w:cs/>
              </w:rPr>
            </w:pPr>
          </w:p>
        </w:tc>
      </w:tr>
    </w:tbl>
    <w:p w14:paraId="07463DAF" w14:textId="77777777" w:rsidR="001E0280" w:rsidRDefault="001E0280" w:rsidP="001E0280"/>
    <w:sectPr w:rsidR="001E0280" w:rsidSect="003848F5">
      <w:headerReference w:type="default" r:id="rId8"/>
      <w:footerReference w:type="default" r:id="rId9"/>
      <w:headerReference w:type="first" r:id="rId10"/>
      <w:pgSz w:w="16840" w:h="11907" w:orient="landscape" w:code="9"/>
      <w:pgMar w:top="1138" w:right="1411" w:bottom="1699" w:left="1699" w:header="706" w:footer="619" w:gutter="0"/>
      <w:pgNumType w:fmt="numberInDash" w:start="3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D1B9E" w14:textId="77777777" w:rsidR="003848F5" w:rsidRDefault="003848F5">
      <w:r>
        <w:separator/>
      </w:r>
    </w:p>
  </w:endnote>
  <w:endnote w:type="continuationSeparator" w:id="0">
    <w:p w14:paraId="4616B27D" w14:textId="77777777" w:rsidR="003848F5" w:rsidRDefault="0038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2E251" w14:textId="77777777" w:rsidR="00EA5606" w:rsidRDefault="00EA5606">
    <w:pPr>
      <w:pStyle w:val="Footer"/>
      <w:jc w:val="center"/>
    </w:pPr>
  </w:p>
  <w:p w14:paraId="473136CF" w14:textId="77777777" w:rsidR="00EA5606" w:rsidRDefault="00EA56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77464" w14:textId="77777777" w:rsidR="003848F5" w:rsidRDefault="003848F5">
      <w:r>
        <w:separator/>
      </w:r>
    </w:p>
  </w:footnote>
  <w:footnote w:type="continuationSeparator" w:id="0">
    <w:p w14:paraId="792D6503" w14:textId="77777777" w:rsidR="003848F5" w:rsidRDefault="00384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1E88A" w14:textId="77777777" w:rsidR="00EA5606" w:rsidRDefault="00EA5606">
    <w:pPr>
      <w:pStyle w:val="Header"/>
      <w:jc w:val="center"/>
    </w:pPr>
  </w:p>
  <w:p w14:paraId="4AA2D871" w14:textId="77777777" w:rsidR="00EA5606" w:rsidRDefault="00EA56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5293D" w14:textId="77777777" w:rsidR="00EA5606" w:rsidRDefault="00EA5606">
    <w:pPr>
      <w:pStyle w:val="Header"/>
      <w:jc w:val="center"/>
    </w:pPr>
  </w:p>
  <w:p w14:paraId="5DDBB54B" w14:textId="77777777" w:rsidR="00EA5606" w:rsidRDefault="00EA56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F15D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 w15:restartNumberingAfterBreak="0">
    <w:nsid w:val="058455CC"/>
    <w:multiLevelType w:val="hybridMultilevel"/>
    <w:tmpl w:val="93605062"/>
    <w:lvl w:ilvl="0" w:tplc="FFFFFFFF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-54" w:hanging="360"/>
      </w:pPr>
    </w:lvl>
    <w:lvl w:ilvl="2" w:tplc="FFFFFFFF" w:tentative="1">
      <w:start w:val="1"/>
      <w:numFmt w:val="lowerRoman"/>
      <w:lvlText w:val="%3."/>
      <w:lvlJc w:val="right"/>
      <w:pPr>
        <w:ind w:left="666" w:hanging="180"/>
      </w:pPr>
    </w:lvl>
    <w:lvl w:ilvl="3" w:tplc="FFFFFFFF" w:tentative="1">
      <w:start w:val="1"/>
      <w:numFmt w:val="decimal"/>
      <w:lvlText w:val="%4."/>
      <w:lvlJc w:val="left"/>
      <w:pPr>
        <w:ind w:left="1386" w:hanging="360"/>
      </w:pPr>
    </w:lvl>
    <w:lvl w:ilvl="4" w:tplc="FFFFFFFF" w:tentative="1">
      <w:start w:val="1"/>
      <w:numFmt w:val="lowerLetter"/>
      <w:lvlText w:val="%5."/>
      <w:lvlJc w:val="left"/>
      <w:pPr>
        <w:ind w:left="2106" w:hanging="360"/>
      </w:pPr>
    </w:lvl>
    <w:lvl w:ilvl="5" w:tplc="FFFFFFFF" w:tentative="1">
      <w:start w:val="1"/>
      <w:numFmt w:val="lowerRoman"/>
      <w:lvlText w:val="%6."/>
      <w:lvlJc w:val="right"/>
      <w:pPr>
        <w:ind w:left="2826" w:hanging="180"/>
      </w:pPr>
    </w:lvl>
    <w:lvl w:ilvl="6" w:tplc="FFFFFFFF" w:tentative="1">
      <w:start w:val="1"/>
      <w:numFmt w:val="decimal"/>
      <w:lvlText w:val="%7."/>
      <w:lvlJc w:val="left"/>
      <w:pPr>
        <w:ind w:left="3546" w:hanging="360"/>
      </w:pPr>
    </w:lvl>
    <w:lvl w:ilvl="7" w:tplc="FFFFFFFF" w:tentative="1">
      <w:start w:val="1"/>
      <w:numFmt w:val="lowerLetter"/>
      <w:lvlText w:val="%8."/>
      <w:lvlJc w:val="left"/>
      <w:pPr>
        <w:ind w:left="4266" w:hanging="360"/>
      </w:pPr>
    </w:lvl>
    <w:lvl w:ilvl="8" w:tplc="FFFFFFFF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05FC3A7D"/>
    <w:multiLevelType w:val="hybridMultilevel"/>
    <w:tmpl w:val="93605062"/>
    <w:lvl w:ilvl="0" w:tplc="FFFFFFFF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-54" w:hanging="360"/>
      </w:pPr>
    </w:lvl>
    <w:lvl w:ilvl="2" w:tplc="FFFFFFFF" w:tentative="1">
      <w:start w:val="1"/>
      <w:numFmt w:val="lowerRoman"/>
      <w:lvlText w:val="%3."/>
      <w:lvlJc w:val="right"/>
      <w:pPr>
        <w:ind w:left="666" w:hanging="180"/>
      </w:pPr>
    </w:lvl>
    <w:lvl w:ilvl="3" w:tplc="FFFFFFFF" w:tentative="1">
      <w:start w:val="1"/>
      <w:numFmt w:val="decimal"/>
      <w:lvlText w:val="%4."/>
      <w:lvlJc w:val="left"/>
      <w:pPr>
        <w:ind w:left="1386" w:hanging="360"/>
      </w:pPr>
    </w:lvl>
    <w:lvl w:ilvl="4" w:tplc="FFFFFFFF" w:tentative="1">
      <w:start w:val="1"/>
      <w:numFmt w:val="lowerLetter"/>
      <w:lvlText w:val="%5."/>
      <w:lvlJc w:val="left"/>
      <w:pPr>
        <w:ind w:left="2106" w:hanging="360"/>
      </w:pPr>
    </w:lvl>
    <w:lvl w:ilvl="5" w:tplc="FFFFFFFF" w:tentative="1">
      <w:start w:val="1"/>
      <w:numFmt w:val="lowerRoman"/>
      <w:lvlText w:val="%6."/>
      <w:lvlJc w:val="right"/>
      <w:pPr>
        <w:ind w:left="2826" w:hanging="180"/>
      </w:pPr>
    </w:lvl>
    <w:lvl w:ilvl="6" w:tplc="FFFFFFFF" w:tentative="1">
      <w:start w:val="1"/>
      <w:numFmt w:val="decimal"/>
      <w:lvlText w:val="%7."/>
      <w:lvlJc w:val="left"/>
      <w:pPr>
        <w:ind w:left="3546" w:hanging="360"/>
      </w:pPr>
    </w:lvl>
    <w:lvl w:ilvl="7" w:tplc="FFFFFFFF" w:tentative="1">
      <w:start w:val="1"/>
      <w:numFmt w:val="lowerLetter"/>
      <w:lvlText w:val="%8."/>
      <w:lvlJc w:val="left"/>
      <w:pPr>
        <w:ind w:left="4266" w:hanging="360"/>
      </w:pPr>
    </w:lvl>
    <w:lvl w:ilvl="8" w:tplc="FFFFFFFF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0A4A7381"/>
    <w:multiLevelType w:val="multilevel"/>
    <w:tmpl w:val="DBC24C3E"/>
    <w:lvl w:ilvl="0">
      <w:start w:val="3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4" w15:restartNumberingAfterBreak="0">
    <w:nsid w:val="0F961A73"/>
    <w:multiLevelType w:val="multilevel"/>
    <w:tmpl w:val="A53EE19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44"/>
        </w:tabs>
        <w:ind w:left="254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2"/>
        </w:tabs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4"/>
        </w:tabs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76"/>
        </w:tabs>
        <w:ind w:left="8976" w:hanging="2160"/>
      </w:pPr>
      <w:rPr>
        <w:rFonts w:hint="default"/>
      </w:rPr>
    </w:lvl>
  </w:abstractNum>
  <w:abstractNum w:abstractNumId="5" w15:restartNumberingAfterBreak="0">
    <w:nsid w:val="143C7033"/>
    <w:multiLevelType w:val="hybridMultilevel"/>
    <w:tmpl w:val="1C1CA3CC"/>
    <w:lvl w:ilvl="0" w:tplc="2988B1C4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 w15:restartNumberingAfterBreak="0">
    <w:nsid w:val="145E06D9"/>
    <w:multiLevelType w:val="singleLevel"/>
    <w:tmpl w:val="FCF4B8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 w15:restartNumberingAfterBreak="0">
    <w:nsid w:val="18AD576A"/>
    <w:multiLevelType w:val="multilevel"/>
    <w:tmpl w:val="7722CB4E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10"/>
        </w:tabs>
        <w:ind w:left="171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40"/>
        </w:tabs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80"/>
        </w:tabs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8" w15:restartNumberingAfterBreak="0">
    <w:nsid w:val="1EE61964"/>
    <w:multiLevelType w:val="singleLevel"/>
    <w:tmpl w:val="FCF4B8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21D234AD"/>
    <w:multiLevelType w:val="multilevel"/>
    <w:tmpl w:val="3FEEF84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92"/>
        </w:tabs>
        <w:ind w:left="29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24"/>
        </w:tabs>
        <w:ind w:left="5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20"/>
        </w:tabs>
        <w:ind w:left="7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56"/>
        </w:tabs>
        <w:ind w:left="82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52"/>
        </w:tabs>
        <w:ind w:left="97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88"/>
        </w:tabs>
        <w:ind w:left="10888" w:hanging="1800"/>
      </w:pPr>
      <w:rPr>
        <w:rFonts w:hint="default"/>
      </w:rPr>
    </w:lvl>
  </w:abstractNum>
  <w:abstractNum w:abstractNumId="10" w15:restartNumberingAfterBreak="0">
    <w:nsid w:val="23CF6B98"/>
    <w:multiLevelType w:val="singleLevel"/>
    <w:tmpl w:val="DFEAC51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 w15:restartNumberingAfterBreak="0">
    <w:nsid w:val="25FE2A90"/>
    <w:multiLevelType w:val="multilevel"/>
    <w:tmpl w:val="029428DE"/>
    <w:lvl w:ilvl="0">
      <w:start w:val="2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550"/>
        </w:tabs>
        <w:ind w:left="255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12" w15:restartNumberingAfterBreak="0">
    <w:nsid w:val="2A292FCF"/>
    <w:multiLevelType w:val="multilevel"/>
    <w:tmpl w:val="1EBA2FE0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16"/>
        </w:tabs>
        <w:ind w:left="171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03"/>
        </w:tabs>
        <w:ind w:left="23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100"/>
        </w:tabs>
        <w:ind w:left="31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37"/>
        </w:tabs>
        <w:ind w:left="35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34"/>
        </w:tabs>
        <w:ind w:left="43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71"/>
        </w:tabs>
        <w:ind w:left="477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68"/>
        </w:tabs>
        <w:ind w:left="55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005"/>
        </w:tabs>
        <w:ind w:left="6005" w:hanging="1800"/>
      </w:pPr>
      <w:rPr>
        <w:rFonts w:hint="default"/>
      </w:rPr>
    </w:lvl>
  </w:abstractNum>
  <w:abstractNum w:abstractNumId="13" w15:restartNumberingAfterBreak="0">
    <w:nsid w:val="445A6B37"/>
    <w:multiLevelType w:val="singleLevel"/>
    <w:tmpl w:val="DFEAC51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4" w15:restartNumberingAfterBreak="0">
    <w:nsid w:val="4704398E"/>
    <w:multiLevelType w:val="singleLevel"/>
    <w:tmpl w:val="815E6FC8"/>
    <w:lvl w:ilvl="0">
      <w:start w:val="12"/>
      <w:numFmt w:val="decimal"/>
      <w:lvlText w:val="%1."/>
      <w:lvlJc w:val="left"/>
      <w:pPr>
        <w:tabs>
          <w:tab w:val="num" w:pos="2880"/>
        </w:tabs>
        <w:ind w:left="2880" w:hanging="1995"/>
      </w:pPr>
      <w:rPr>
        <w:rFonts w:hint="default"/>
      </w:rPr>
    </w:lvl>
  </w:abstractNum>
  <w:abstractNum w:abstractNumId="15" w15:restartNumberingAfterBreak="0">
    <w:nsid w:val="48D60F8E"/>
    <w:multiLevelType w:val="hybridMultilevel"/>
    <w:tmpl w:val="93605062"/>
    <w:lvl w:ilvl="0" w:tplc="774AD284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6" w15:restartNumberingAfterBreak="0">
    <w:nsid w:val="4BDB5E62"/>
    <w:multiLevelType w:val="hybridMultilevel"/>
    <w:tmpl w:val="F3E0880C"/>
    <w:lvl w:ilvl="0" w:tplc="18BAD8F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E0A40"/>
    <w:multiLevelType w:val="hybridMultilevel"/>
    <w:tmpl w:val="069CE8B2"/>
    <w:lvl w:ilvl="0" w:tplc="FFFFFFFF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-54" w:hanging="360"/>
      </w:pPr>
    </w:lvl>
    <w:lvl w:ilvl="2" w:tplc="FFFFFFFF" w:tentative="1">
      <w:start w:val="1"/>
      <w:numFmt w:val="lowerRoman"/>
      <w:lvlText w:val="%3."/>
      <w:lvlJc w:val="right"/>
      <w:pPr>
        <w:ind w:left="666" w:hanging="180"/>
      </w:pPr>
    </w:lvl>
    <w:lvl w:ilvl="3" w:tplc="FFFFFFFF" w:tentative="1">
      <w:start w:val="1"/>
      <w:numFmt w:val="decimal"/>
      <w:lvlText w:val="%4."/>
      <w:lvlJc w:val="left"/>
      <w:pPr>
        <w:ind w:left="1386" w:hanging="360"/>
      </w:pPr>
    </w:lvl>
    <w:lvl w:ilvl="4" w:tplc="FFFFFFFF" w:tentative="1">
      <w:start w:val="1"/>
      <w:numFmt w:val="lowerLetter"/>
      <w:lvlText w:val="%5."/>
      <w:lvlJc w:val="left"/>
      <w:pPr>
        <w:ind w:left="2106" w:hanging="360"/>
      </w:pPr>
    </w:lvl>
    <w:lvl w:ilvl="5" w:tplc="FFFFFFFF" w:tentative="1">
      <w:start w:val="1"/>
      <w:numFmt w:val="lowerRoman"/>
      <w:lvlText w:val="%6."/>
      <w:lvlJc w:val="right"/>
      <w:pPr>
        <w:ind w:left="2826" w:hanging="180"/>
      </w:pPr>
    </w:lvl>
    <w:lvl w:ilvl="6" w:tplc="FFFFFFFF" w:tentative="1">
      <w:start w:val="1"/>
      <w:numFmt w:val="decimal"/>
      <w:lvlText w:val="%7."/>
      <w:lvlJc w:val="left"/>
      <w:pPr>
        <w:ind w:left="3546" w:hanging="360"/>
      </w:pPr>
    </w:lvl>
    <w:lvl w:ilvl="7" w:tplc="FFFFFFFF" w:tentative="1">
      <w:start w:val="1"/>
      <w:numFmt w:val="lowerLetter"/>
      <w:lvlText w:val="%8."/>
      <w:lvlJc w:val="left"/>
      <w:pPr>
        <w:ind w:left="4266" w:hanging="360"/>
      </w:pPr>
    </w:lvl>
    <w:lvl w:ilvl="8" w:tplc="FFFFFFFF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8" w15:restartNumberingAfterBreak="0">
    <w:nsid w:val="5249764D"/>
    <w:multiLevelType w:val="singleLevel"/>
    <w:tmpl w:val="4EE06906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 w15:restartNumberingAfterBreak="0">
    <w:nsid w:val="61B17EBA"/>
    <w:multiLevelType w:val="hybridMultilevel"/>
    <w:tmpl w:val="9D70570A"/>
    <w:lvl w:ilvl="0" w:tplc="FA0C24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5840"/>
    <w:multiLevelType w:val="singleLevel"/>
    <w:tmpl w:val="A0CA02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649169D"/>
    <w:multiLevelType w:val="singleLevel"/>
    <w:tmpl w:val="724A064A"/>
    <w:lvl w:ilvl="0">
      <w:start w:val="1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22" w15:restartNumberingAfterBreak="0">
    <w:nsid w:val="797A209F"/>
    <w:multiLevelType w:val="hybridMultilevel"/>
    <w:tmpl w:val="4D841A58"/>
    <w:lvl w:ilvl="0" w:tplc="9F46EB9A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num w:numId="1" w16cid:durableId="1413964292">
    <w:abstractNumId w:val="0"/>
  </w:num>
  <w:num w:numId="2" w16cid:durableId="1671323133">
    <w:abstractNumId w:val="18"/>
  </w:num>
  <w:num w:numId="3" w16cid:durableId="1882670882">
    <w:abstractNumId w:val="14"/>
  </w:num>
  <w:num w:numId="4" w16cid:durableId="316112571">
    <w:abstractNumId w:val="21"/>
  </w:num>
  <w:num w:numId="5" w16cid:durableId="1201820090">
    <w:abstractNumId w:val="20"/>
  </w:num>
  <w:num w:numId="6" w16cid:durableId="1058210216">
    <w:abstractNumId w:val="6"/>
  </w:num>
  <w:num w:numId="7" w16cid:durableId="1602375678">
    <w:abstractNumId w:val="8"/>
  </w:num>
  <w:num w:numId="8" w16cid:durableId="22290290">
    <w:abstractNumId w:val="13"/>
  </w:num>
  <w:num w:numId="9" w16cid:durableId="1218006626">
    <w:abstractNumId w:val="10"/>
  </w:num>
  <w:num w:numId="10" w16cid:durableId="1187982894">
    <w:abstractNumId w:val="12"/>
  </w:num>
  <w:num w:numId="11" w16cid:durableId="717776517">
    <w:abstractNumId w:val="4"/>
  </w:num>
  <w:num w:numId="12" w16cid:durableId="553614406">
    <w:abstractNumId w:val="11"/>
  </w:num>
  <w:num w:numId="13" w16cid:durableId="1340813532">
    <w:abstractNumId w:val="7"/>
  </w:num>
  <w:num w:numId="14" w16cid:durableId="1284113527">
    <w:abstractNumId w:val="3"/>
  </w:num>
  <w:num w:numId="15" w16cid:durableId="2131052094">
    <w:abstractNumId w:val="9"/>
  </w:num>
  <w:num w:numId="16" w16cid:durableId="585311512">
    <w:abstractNumId w:val="19"/>
  </w:num>
  <w:num w:numId="17" w16cid:durableId="377969510">
    <w:abstractNumId w:val="22"/>
  </w:num>
  <w:num w:numId="18" w16cid:durableId="397825700">
    <w:abstractNumId w:val="17"/>
  </w:num>
  <w:num w:numId="19" w16cid:durableId="822282917">
    <w:abstractNumId w:val="5"/>
  </w:num>
  <w:num w:numId="20" w16cid:durableId="785197696">
    <w:abstractNumId w:val="15"/>
  </w:num>
  <w:num w:numId="21" w16cid:durableId="536360154">
    <w:abstractNumId w:val="2"/>
  </w:num>
  <w:num w:numId="22" w16cid:durableId="1043601086">
    <w:abstractNumId w:val="1"/>
  </w:num>
  <w:num w:numId="23" w16cid:durableId="21082303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D23"/>
    <w:rsid w:val="000002E9"/>
    <w:rsid w:val="00000F6A"/>
    <w:rsid w:val="00001BAD"/>
    <w:rsid w:val="00002619"/>
    <w:rsid w:val="00003BBA"/>
    <w:rsid w:val="00004C0D"/>
    <w:rsid w:val="000052A9"/>
    <w:rsid w:val="000078FE"/>
    <w:rsid w:val="00013BE6"/>
    <w:rsid w:val="00013E30"/>
    <w:rsid w:val="00014E6D"/>
    <w:rsid w:val="00014FB7"/>
    <w:rsid w:val="000230AF"/>
    <w:rsid w:val="00025D43"/>
    <w:rsid w:val="000272C9"/>
    <w:rsid w:val="00031A8B"/>
    <w:rsid w:val="00031DD9"/>
    <w:rsid w:val="000358E6"/>
    <w:rsid w:val="00040B2E"/>
    <w:rsid w:val="0004380D"/>
    <w:rsid w:val="00044E04"/>
    <w:rsid w:val="00047A90"/>
    <w:rsid w:val="00050F80"/>
    <w:rsid w:val="00051A78"/>
    <w:rsid w:val="00051DCC"/>
    <w:rsid w:val="00053B0F"/>
    <w:rsid w:val="00053B16"/>
    <w:rsid w:val="00053D24"/>
    <w:rsid w:val="00056264"/>
    <w:rsid w:val="00057469"/>
    <w:rsid w:val="000611FD"/>
    <w:rsid w:val="00063D09"/>
    <w:rsid w:val="00067E1C"/>
    <w:rsid w:val="00070EF7"/>
    <w:rsid w:val="000754F9"/>
    <w:rsid w:val="00076557"/>
    <w:rsid w:val="00076FF6"/>
    <w:rsid w:val="00077B4A"/>
    <w:rsid w:val="00081D9B"/>
    <w:rsid w:val="00082C82"/>
    <w:rsid w:val="000830B5"/>
    <w:rsid w:val="00083210"/>
    <w:rsid w:val="000853D8"/>
    <w:rsid w:val="00090202"/>
    <w:rsid w:val="00094A67"/>
    <w:rsid w:val="00097968"/>
    <w:rsid w:val="000A195A"/>
    <w:rsid w:val="000A2589"/>
    <w:rsid w:val="000A3592"/>
    <w:rsid w:val="000A52FD"/>
    <w:rsid w:val="000A5F9A"/>
    <w:rsid w:val="000A6871"/>
    <w:rsid w:val="000A7A1C"/>
    <w:rsid w:val="000B05A1"/>
    <w:rsid w:val="000B22BC"/>
    <w:rsid w:val="000B673E"/>
    <w:rsid w:val="000C0A41"/>
    <w:rsid w:val="000C2B93"/>
    <w:rsid w:val="000C4D60"/>
    <w:rsid w:val="000C6185"/>
    <w:rsid w:val="000C7328"/>
    <w:rsid w:val="000C7596"/>
    <w:rsid w:val="000D0609"/>
    <w:rsid w:val="000D1DA1"/>
    <w:rsid w:val="000D2D2B"/>
    <w:rsid w:val="000D32FC"/>
    <w:rsid w:val="000D4883"/>
    <w:rsid w:val="000D62E3"/>
    <w:rsid w:val="000D7033"/>
    <w:rsid w:val="000E06C3"/>
    <w:rsid w:val="000E11E7"/>
    <w:rsid w:val="000F246E"/>
    <w:rsid w:val="000F534D"/>
    <w:rsid w:val="000F5544"/>
    <w:rsid w:val="000F563D"/>
    <w:rsid w:val="000F7D55"/>
    <w:rsid w:val="000F7F24"/>
    <w:rsid w:val="00100B40"/>
    <w:rsid w:val="00100DB7"/>
    <w:rsid w:val="00102E2B"/>
    <w:rsid w:val="0010474E"/>
    <w:rsid w:val="00104766"/>
    <w:rsid w:val="00105E17"/>
    <w:rsid w:val="00107B66"/>
    <w:rsid w:val="00115974"/>
    <w:rsid w:val="00120B01"/>
    <w:rsid w:val="001220EE"/>
    <w:rsid w:val="00125B5C"/>
    <w:rsid w:val="00130355"/>
    <w:rsid w:val="00132259"/>
    <w:rsid w:val="0013608B"/>
    <w:rsid w:val="001436D6"/>
    <w:rsid w:val="0014469E"/>
    <w:rsid w:val="00146789"/>
    <w:rsid w:val="00150CEB"/>
    <w:rsid w:val="001512BF"/>
    <w:rsid w:val="001568D2"/>
    <w:rsid w:val="00157A05"/>
    <w:rsid w:val="00157FED"/>
    <w:rsid w:val="001609A0"/>
    <w:rsid w:val="00161E3F"/>
    <w:rsid w:val="00163089"/>
    <w:rsid w:val="00163379"/>
    <w:rsid w:val="00163A3C"/>
    <w:rsid w:val="00163DE5"/>
    <w:rsid w:val="00170E7F"/>
    <w:rsid w:val="00170FFD"/>
    <w:rsid w:val="001730D0"/>
    <w:rsid w:val="00174926"/>
    <w:rsid w:val="00177EF8"/>
    <w:rsid w:val="001819A4"/>
    <w:rsid w:val="0018271C"/>
    <w:rsid w:val="0018422B"/>
    <w:rsid w:val="00185F82"/>
    <w:rsid w:val="001869FF"/>
    <w:rsid w:val="00187DC7"/>
    <w:rsid w:val="00194971"/>
    <w:rsid w:val="00194E1B"/>
    <w:rsid w:val="001A1865"/>
    <w:rsid w:val="001A188B"/>
    <w:rsid w:val="001A4DD5"/>
    <w:rsid w:val="001A4E1B"/>
    <w:rsid w:val="001A5527"/>
    <w:rsid w:val="001A6805"/>
    <w:rsid w:val="001A7447"/>
    <w:rsid w:val="001B3B7A"/>
    <w:rsid w:val="001B7C99"/>
    <w:rsid w:val="001C1100"/>
    <w:rsid w:val="001C2BEB"/>
    <w:rsid w:val="001C3E9D"/>
    <w:rsid w:val="001C5819"/>
    <w:rsid w:val="001C6276"/>
    <w:rsid w:val="001D3726"/>
    <w:rsid w:val="001D5663"/>
    <w:rsid w:val="001D5C5F"/>
    <w:rsid w:val="001E0280"/>
    <w:rsid w:val="001E2296"/>
    <w:rsid w:val="001E44E7"/>
    <w:rsid w:val="001E4E9C"/>
    <w:rsid w:val="001E613C"/>
    <w:rsid w:val="001F0609"/>
    <w:rsid w:val="001F1D38"/>
    <w:rsid w:val="001F43AE"/>
    <w:rsid w:val="001F5681"/>
    <w:rsid w:val="002018B3"/>
    <w:rsid w:val="00201A3C"/>
    <w:rsid w:val="00205C1B"/>
    <w:rsid w:val="002067E6"/>
    <w:rsid w:val="002068BD"/>
    <w:rsid w:val="00206B60"/>
    <w:rsid w:val="00212EB8"/>
    <w:rsid w:val="00213BF7"/>
    <w:rsid w:val="00216A21"/>
    <w:rsid w:val="00221089"/>
    <w:rsid w:val="00232033"/>
    <w:rsid w:val="00232B34"/>
    <w:rsid w:val="00233A75"/>
    <w:rsid w:val="00237A77"/>
    <w:rsid w:val="00242A9F"/>
    <w:rsid w:val="002431A6"/>
    <w:rsid w:val="0024329E"/>
    <w:rsid w:val="00245AAC"/>
    <w:rsid w:val="002463AA"/>
    <w:rsid w:val="0025244D"/>
    <w:rsid w:val="002546A7"/>
    <w:rsid w:val="00255221"/>
    <w:rsid w:val="00255FF2"/>
    <w:rsid w:val="002570DB"/>
    <w:rsid w:val="00257F2B"/>
    <w:rsid w:val="00263504"/>
    <w:rsid w:val="00263B48"/>
    <w:rsid w:val="002644C2"/>
    <w:rsid w:val="002657D3"/>
    <w:rsid w:val="00265DFE"/>
    <w:rsid w:val="00267973"/>
    <w:rsid w:val="00273428"/>
    <w:rsid w:val="00276159"/>
    <w:rsid w:val="00277313"/>
    <w:rsid w:val="002779B0"/>
    <w:rsid w:val="00281B65"/>
    <w:rsid w:val="00282171"/>
    <w:rsid w:val="00282B02"/>
    <w:rsid w:val="00283E11"/>
    <w:rsid w:val="0029171A"/>
    <w:rsid w:val="0029203C"/>
    <w:rsid w:val="002950E7"/>
    <w:rsid w:val="00295437"/>
    <w:rsid w:val="002956ED"/>
    <w:rsid w:val="00296781"/>
    <w:rsid w:val="002A0344"/>
    <w:rsid w:val="002A4993"/>
    <w:rsid w:val="002A5784"/>
    <w:rsid w:val="002B35F4"/>
    <w:rsid w:val="002B6C0D"/>
    <w:rsid w:val="002B7662"/>
    <w:rsid w:val="002B7B34"/>
    <w:rsid w:val="002C077B"/>
    <w:rsid w:val="002C1BF3"/>
    <w:rsid w:val="002C4A82"/>
    <w:rsid w:val="002D229C"/>
    <w:rsid w:val="002D3731"/>
    <w:rsid w:val="002E1210"/>
    <w:rsid w:val="002E1C01"/>
    <w:rsid w:val="002E2BA1"/>
    <w:rsid w:val="002E48CB"/>
    <w:rsid w:val="002E587A"/>
    <w:rsid w:val="002E5D5B"/>
    <w:rsid w:val="002E750A"/>
    <w:rsid w:val="002E7846"/>
    <w:rsid w:val="0030329D"/>
    <w:rsid w:val="00303DF8"/>
    <w:rsid w:val="00304B7E"/>
    <w:rsid w:val="003077DF"/>
    <w:rsid w:val="003133D1"/>
    <w:rsid w:val="00313C4E"/>
    <w:rsid w:val="00315F2D"/>
    <w:rsid w:val="0032069A"/>
    <w:rsid w:val="00323AAF"/>
    <w:rsid w:val="00323E7A"/>
    <w:rsid w:val="003242B9"/>
    <w:rsid w:val="00326559"/>
    <w:rsid w:val="00327AE4"/>
    <w:rsid w:val="003300BF"/>
    <w:rsid w:val="00331303"/>
    <w:rsid w:val="0033265B"/>
    <w:rsid w:val="00344AF4"/>
    <w:rsid w:val="00347C7B"/>
    <w:rsid w:val="00356B8F"/>
    <w:rsid w:val="00357585"/>
    <w:rsid w:val="003576AC"/>
    <w:rsid w:val="003628A1"/>
    <w:rsid w:val="00364B4F"/>
    <w:rsid w:val="00370368"/>
    <w:rsid w:val="003705B5"/>
    <w:rsid w:val="00371CE1"/>
    <w:rsid w:val="00376C47"/>
    <w:rsid w:val="003809CF"/>
    <w:rsid w:val="003817E6"/>
    <w:rsid w:val="003848F5"/>
    <w:rsid w:val="00384D22"/>
    <w:rsid w:val="003855B1"/>
    <w:rsid w:val="0038715D"/>
    <w:rsid w:val="00387AB4"/>
    <w:rsid w:val="00387C63"/>
    <w:rsid w:val="00393138"/>
    <w:rsid w:val="0039381C"/>
    <w:rsid w:val="003A08D6"/>
    <w:rsid w:val="003A30C0"/>
    <w:rsid w:val="003A3578"/>
    <w:rsid w:val="003A3C1D"/>
    <w:rsid w:val="003A48B3"/>
    <w:rsid w:val="003A56C3"/>
    <w:rsid w:val="003A5C78"/>
    <w:rsid w:val="003B18AD"/>
    <w:rsid w:val="003B42C3"/>
    <w:rsid w:val="003C07FA"/>
    <w:rsid w:val="003C2A20"/>
    <w:rsid w:val="003C3BAB"/>
    <w:rsid w:val="003C479E"/>
    <w:rsid w:val="003C77AE"/>
    <w:rsid w:val="003C7BA1"/>
    <w:rsid w:val="003D1291"/>
    <w:rsid w:val="003D1ECD"/>
    <w:rsid w:val="003D5241"/>
    <w:rsid w:val="003D7287"/>
    <w:rsid w:val="003E324D"/>
    <w:rsid w:val="003E640A"/>
    <w:rsid w:val="003E752C"/>
    <w:rsid w:val="003F05A9"/>
    <w:rsid w:val="003F3B18"/>
    <w:rsid w:val="003F7183"/>
    <w:rsid w:val="00400B47"/>
    <w:rsid w:val="00404C54"/>
    <w:rsid w:val="0041001E"/>
    <w:rsid w:val="00412699"/>
    <w:rsid w:val="004139AF"/>
    <w:rsid w:val="004148B3"/>
    <w:rsid w:val="00415914"/>
    <w:rsid w:val="004161E4"/>
    <w:rsid w:val="00416F78"/>
    <w:rsid w:val="004233E6"/>
    <w:rsid w:val="0043202F"/>
    <w:rsid w:val="00435CE6"/>
    <w:rsid w:val="00444073"/>
    <w:rsid w:val="004454F4"/>
    <w:rsid w:val="00446124"/>
    <w:rsid w:val="00446FA7"/>
    <w:rsid w:val="0044795A"/>
    <w:rsid w:val="00450978"/>
    <w:rsid w:val="00450B4E"/>
    <w:rsid w:val="00452411"/>
    <w:rsid w:val="004531F0"/>
    <w:rsid w:val="00454307"/>
    <w:rsid w:val="004549A2"/>
    <w:rsid w:val="004552F9"/>
    <w:rsid w:val="00456135"/>
    <w:rsid w:val="0045760A"/>
    <w:rsid w:val="004601A0"/>
    <w:rsid w:val="00460BBC"/>
    <w:rsid w:val="00460CA0"/>
    <w:rsid w:val="00463659"/>
    <w:rsid w:val="0046711C"/>
    <w:rsid w:val="00484826"/>
    <w:rsid w:val="004854B8"/>
    <w:rsid w:val="00497B56"/>
    <w:rsid w:val="004A0120"/>
    <w:rsid w:val="004A3467"/>
    <w:rsid w:val="004A5B55"/>
    <w:rsid w:val="004A673A"/>
    <w:rsid w:val="004B4D69"/>
    <w:rsid w:val="004B5238"/>
    <w:rsid w:val="004B6EC4"/>
    <w:rsid w:val="004C0951"/>
    <w:rsid w:val="004C09BD"/>
    <w:rsid w:val="004C0AAC"/>
    <w:rsid w:val="004C0FAB"/>
    <w:rsid w:val="004C3F38"/>
    <w:rsid w:val="004C450E"/>
    <w:rsid w:val="004C4CF4"/>
    <w:rsid w:val="004D0F36"/>
    <w:rsid w:val="004D133F"/>
    <w:rsid w:val="004D21E6"/>
    <w:rsid w:val="004D21F6"/>
    <w:rsid w:val="004D5A66"/>
    <w:rsid w:val="004D6AA6"/>
    <w:rsid w:val="004D6AAD"/>
    <w:rsid w:val="004D6D94"/>
    <w:rsid w:val="004E0D9B"/>
    <w:rsid w:val="004E506C"/>
    <w:rsid w:val="004E6386"/>
    <w:rsid w:val="004E6FC9"/>
    <w:rsid w:val="004E79A9"/>
    <w:rsid w:val="004F0E3B"/>
    <w:rsid w:val="004F0F60"/>
    <w:rsid w:val="004F2196"/>
    <w:rsid w:val="004F3158"/>
    <w:rsid w:val="004F582B"/>
    <w:rsid w:val="004F65A1"/>
    <w:rsid w:val="0051086C"/>
    <w:rsid w:val="00511E57"/>
    <w:rsid w:val="00515554"/>
    <w:rsid w:val="0051649B"/>
    <w:rsid w:val="005210E8"/>
    <w:rsid w:val="005237A1"/>
    <w:rsid w:val="00523F4C"/>
    <w:rsid w:val="005279E6"/>
    <w:rsid w:val="00527EAB"/>
    <w:rsid w:val="00532F12"/>
    <w:rsid w:val="00533037"/>
    <w:rsid w:val="00533DAE"/>
    <w:rsid w:val="00536184"/>
    <w:rsid w:val="005427DF"/>
    <w:rsid w:val="005433C5"/>
    <w:rsid w:val="00553BFB"/>
    <w:rsid w:val="00554143"/>
    <w:rsid w:val="00554956"/>
    <w:rsid w:val="00554B62"/>
    <w:rsid w:val="00555EAE"/>
    <w:rsid w:val="0055612A"/>
    <w:rsid w:val="00557E83"/>
    <w:rsid w:val="0056015D"/>
    <w:rsid w:val="0056384F"/>
    <w:rsid w:val="00563B06"/>
    <w:rsid w:val="00564052"/>
    <w:rsid w:val="00564DA2"/>
    <w:rsid w:val="00565110"/>
    <w:rsid w:val="00567431"/>
    <w:rsid w:val="005718A5"/>
    <w:rsid w:val="00572E99"/>
    <w:rsid w:val="00574289"/>
    <w:rsid w:val="005762E1"/>
    <w:rsid w:val="00576C78"/>
    <w:rsid w:val="00577423"/>
    <w:rsid w:val="005775AD"/>
    <w:rsid w:val="0058071B"/>
    <w:rsid w:val="00580945"/>
    <w:rsid w:val="00582470"/>
    <w:rsid w:val="00584310"/>
    <w:rsid w:val="005852F3"/>
    <w:rsid w:val="0058734D"/>
    <w:rsid w:val="005879E9"/>
    <w:rsid w:val="00587B92"/>
    <w:rsid w:val="00591B83"/>
    <w:rsid w:val="00592CB7"/>
    <w:rsid w:val="0059675E"/>
    <w:rsid w:val="005969E6"/>
    <w:rsid w:val="005A05ED"/>
    <w:rsid w:val="005A0764"/>
    <w:rsid w:val="005A3514"/>
    <w:rsid w:val="005A6053"/>
    <w:rsid w:val="005A65CA"/>
    <w:rsid w:val="005A6A5B"/>
    <w:rsid w:val="005B489B"/>
    <w:rsid w:val="005C115E"/>
    <w:rsid w:val="005C1918"/>
    <w:rsid w:val="005C3741"/>
    <w:rsid w:val="005C5208"/>
    <w:rsid w:val="005D6EC2"/>
    <w:rsid w:val="005E01E4"/>
    <w:rsid w:val="005E0492"/>
    <w:rsid w:val="005E1162"/>
    <w:rsid w:val="005E4CB5"/>
    <w:rsid w:val="005F107D"/>
    <w:rsid w:val="005F1D61"/>
    <w:rsid w:val="005F21E5"/>
    <w:rsid w:val="005F2839"/>
    <w:rsid w:val="005F2A86"/>
    <w:rsid w:val="005F3F2D"/>
    <w:rsid w:val="005F65EA"/>
    <w:rsid w:val="0060036E"/>
    <w:rsid w:val="00605D09"/>
    <w:rsid w:val="00611819"/>
    <w:rsid w:val="0061194B"/>
    <w:rsid w:val="00613454"/>
    <w:rsid w:val="00613C26"/>
    <w:rsid w:val="00616CCB"/>
    <w:rsid w:val="006209D5"/>
    <w:rsid w:val="006220F9"/>
    <w:rsid w:val="00624D23"/>
    <w:rsid w:val="00627F74"/>
    <w:rsid w:val="00630B19"/>
    <w:rsid w:val="00631A4C"/>
    <w:rsid w:val="00633064"/>
    <w:rsid w:val="00637256"/>
    <w:rsid w:val="006459DD"/>
    <w:rsid w:val="006476E6"/>
    <w:rsid w:val="00652D4F"/>
    <w:rsid w:val="0065574D"/>
    <w:rsid w:val="006568CF"/>
    <w:rsid w:val="006645D4"/>
    <w:rsid w:val="00665C68"/>
    <w:rsid w:val="00667E4B"/>
    <w:rsid w:val="0067459F"/>
    <w:rsid w:val="006825CB"/>
    <w:rsid w:val="00683F9C"/>
    <w:rsid w:val="00684156"/>
    <w:rsid w:val="0068521E"/>
    <w:rsid w:val="00685E37"/>
    <w:rsid w:val="0068653F"/>
    <w:rsid w:val="0068655D"/>
    <w:rsid w:val="0069137F"/>
    <w:rsid w:val="00693D25"/>
    <w:rsid w:val="00694F9F"/>
    <w:rsid w:val="006A0684"/>
    <w:rsid w:val="006A25CE"/>
    <w:rsid w:val="006A60C1"/>
    <w:rsid w:val="006B2EB3"/>
    <w:rsid w:val="006B6C00"/>
    <w:rsid w:val="006B6C48"/>
    <w:rsid w:val="006C0E1C"/>
    <w:rsid w:val="006C142C"/>
    <w:rsid w:val="006C42A0"/>
    <w:rsid w:val="006C4511"/>
    <w:rsid w:val="006C481F"/>
    <w:rsid w:val="006C7A49"/>
    <w:rsid w:val="006D2194"/>
    <w:rsid w:val="006D5FF2"/>
    <w:rsid w:val="006D7FC9"/>
    <w:rsid w:val="006E0887"/>
    <w:rsid w:val="006E29E1"/>
    <w:rsid w:val="006E3BD1"/>
    <w:rsid w:val="006E6698"/>
    <w:rsid w:val="006E6BFE"/>
    <w:rsid w:val="006F00EC"/>
    <w:rsid w:val="006F21BE"/>
    <w:rsid w:val="006F29A8"/>
    <w:rsid w:val="006F5471"/>
    <w:rsid w:val="00703B0A"/>
    <w:rsid w:val="00704A11"/>
    <w:rsid w:val="00704E7B"/>
    <w:rsid w:val="0070592F"/>
    <w:rsid w:val="0070783D"/>
    <w:rsid w:val="00707C89"/>
    <w:rsid w:val="00710FC8"/>
    <w:rsid w:val="0071183E"/>
    <w:rsid w:val="00711A91"/>
    <w:rsid w:val="00712E30"/>
    <w:rsid w:val="00715182"/>
    <w:rsid w:val="00724AB2"/>
    <w:rsid w:val="00725ABE"/>
    <w:rsid w:val="00725F5D"/>
    <w:rsid w:val="007261B7"/>
    <w:rsid w:val="007268EC"/>
    <w:rsid w:val="0073022D"/>
    <w:rsid w:val="00730F8B"/>
    <w:rsid w:val="007339BE"/>
    <w:rsid w:val="00737658"/>
    <w:rsid w:val="00747970"/>
    <w:rsid w:val="00756C51"/>
    <w:rsid w:val="00766503"/>
    <w:rsid w:val="00766F57"/>
    <w:rsid w:val="0077631E"/>
    <w:rsid w:val="00781593"/>
    <w:rsid w:val="00781C4C"/>
    <w:rsid w:val="007834B4"/>
    <w:rsid w:val="00786DBC"/>
    <w:rsid w:val="007979DE"/>
    <w:rsid w:val="007A1829"/>
    <w:rsid w:val="007A51EA"/>
    <w:rsid w:val="007A55DD"/>
    <w:rsid w:val="007B16A6"/>
    <w:rsid w:val="007B2564"/>
    <w:rsid w:val="007B3836"/>
    <w:rsid w:val="007B3926"/>
    <w:rsid w:val="007B513B"/>
    <w:rsid w:val="007C1B4F"/>
    <w:rsid w:val="007C37BD"/>
    <w:rsid w:val="007C6691"/>
    <w:rsid w:val="007C6A15"/>
    <w:rsid w:val="007C72A3"/>
    <w:rsid w:val="007D33B6"/>
    <w:rsid w:val="007D5AD7"/>
    <w:rsid w:val="007D5BAB"/>
    <w:rsid w:val="007D6BAF"/>
    <w:rsid w:val="007D7ED2"/>
    <w:rsid w:val="007D7F44"/>
    <w:rsid w:val="007E14A5"/>
    <w:rsid w:val="007E3893"/>
    <w:rsid w:val="007E5326"/>
    <w:rsid w:val="007E5C38"/>
    <w:rsid w:val="007E7132"/>
    <w:rsid w:val="007F1F89"/>
    <w:rsid w:val="007F2336"/>
    <w:rsid w:val="007F33CE"/>
    <w:rsid w:val="007F4606"/>
    <w:rsid w:val="007F612D"/>
    <w:rsid w:val="008006D8"/>
    <w:rsid w:val="00800C1B"/>
    <w:rsid w:val="00804478"/>
    <w:rsid w:val="00804FAE"/>
    <w:rsid w:val="00805823"/>
    <w:rsid w:val="00805A5B"/>
    <w:rsid w:val="00805A98"/>
    <w:rsid w:val="00805B3A"/>
    <w:rsid w:val="00811562"/>
    <w:rsid w:val="00811C23"/>
    <w:rsid w:val="00813A64"/>
    <w:rsid w:val="0081437B"/>
    <w:rsid w:val="00815794"/>
    <w:rsid w:val="00815907"/>
    <w:rsid w:val="008175FB"/>
    <w:rsid w:val="00820CAF"/>
    <w:rsid w:val="00827CE2"/>
    <w:rsid w:val="0083034F"/>
    <w:rsid w:val="00832DF7"/>
    <w:rsid w:val="008347C7"/>
    <w:rsid w:val="008364E0"/>
    <w:rsid w:val="00841B98"/>
    <w:rsid w:val="00844CBF"/>
    <w:rsid w:val="00845C50"/>
    <w:rsid w:val="00846289"/>
    <w:rsid w:val="00853817"/>
    <w:rsid w:val="008569BE"/>
    <w:rsid w:val="00856DF3"/>
    <w:rsid w:val="008579E8"/>
    <w:rsid w:val="0086168E"/>
    <w:rsid w:val="008647D9"/>
    <w:rsid w:val="00867E32"/>
    <w:rsid w:val="00867FA4"/>
    <w:rsid w:val="00870153"/>
    <w:rsid w:val="00872F58"/>
    <w:rsid w:val="00873377"/>
    <w:rsid w:val="0087415E"/>
    <w:rsid w:val="008752B1"/>
    <w:rsid w:val="00876367"/>
    <w:rsid w:val="008814A2"/>
    <w:rsid w:val="008816A5"/>
    <w:rsid w:val="0088527F"/>
    <w:rsid w:val="0088635C"/>
    <w:rsid w:val="00886C26"/>
    <w:rsid w:val="00886D46"/>
    <w:rsid w:val="00890936"/>
    <w:rsid w:val="008923C7"/>
    <w:rsid w:val="00892CB1"/>
    <w:rsid w:val="00893E65"/>
    <w:rsid w:val="0089622E"/>
    <w:rsid w:val="008A08AE"/>
    <w:rsid w:val="008A1F70"/>
    <w:rsid w:val="008A2235"/>
    <w:rsid w:val="008A465C"/>
    <w:rsid w:val="008A5FF5"/>
    <w:rsid w:val="008A7E73"/>
    <w:rsid w:val="008B1136"/>
    <w:rsid w:val="008B4EA0"/>
    <w:rsid w:val="008B7E7A"/>
    <w:rsid w:val="008C05BB"/>
    <w:rsid w:val="008C07D0"/>
    <w:rsid w:val="008C5AEE"/>
    <w:rsid w:val="008C72FB"/>
    <w:rsid w:val="008D402D"/>
    <w:rsid w:val="008D5B37"/>
    <w:rsid w:val="008E09B0"/>
    <w:rsid w:val="008E33D0"/>
    <w:rsid w:val="008E4A51"/>
    <w:rsid w:val="008E5DDE"/>
    <w:rsid w:val="008E6CC5"/>
    <w:rsid w:val="008E7D80"/>
    <w:rsid w:val="008F0C69"/>
    <w:rsid w:val="008F2AA5"/>
    <w:rsid w:val="008F39C8"/>
    <w:rsid w:val="008F535B"/>
    <w:rsid w:val="00903867"/>
    <w:rsid w:val="00906307"/>
    <w:rsid w:val="00907A71"/>
    <w:rsid w:val="00910068"/>
    <w:rsid w:val="009107F9"/>
    <w:rsid w:val="0091115A"/>
    <w:rsid w:val="00912B1D"/>
    <w:rsid w:val="00914A85"/>
    <w:rsid w:val="009173B3"/>
    <w:rsid w:val="00920F3F"/>
    <w:rsid w:val="00924DCB"/>
    <w:rsid w:val="009307C4"/>
    <w:rsid w:val="00934EF2"/>
    <w:rsid w:val="009357C4"/>
    <w:rsid w:val="009444B9"/>
    <w:rsid w:val="00946CC6"/>
    <w:rsid w:val="00952F3C"/>
    <w:rsid w:val="00956520"/>
    <w:rsid w:val="00962351"/>
    <w:rsid w:val="00964C66"/>
    <w:rsid w:val="00967B5C"/>
    <w:rsid w:val="00967D7D"/>
    <w:rsid w:val="00971B47"/>
    <w:rsid w:val="009721D8"/>
    <w:rsid w:val="00973E35"/>
    <w:rsid w:val="00974D44"/>
    <w:rsid w:val="00981BEF"/>
    <w:rsid w:val="0098398B"/>
    <w:rsid w:val="0098460E"/>
    <w:rsid w:val="00991924"/>
    <w:rsid w:val="009927EE"/>
    <w:rsid w:val="00993394"/>
    <w:rsid w:val="00993B0D"/>
    <w:rsid w:val="009A154E"/>
    <w:rsid w:val="009A1C72"/>
    <w:rsid w:val="009A21DD"/>
    <w:rsid w:val="009A2EB7"/>
    <w:rsid w:val="009A3063"/>
    <w:rsid w:val="009A3CDF"/>
    <w:rsid w:val="009A5555"/>
    <w:rsid w:val="009A5919"/>
    <w:rsid w:val="009A7E0A"/>
    <w:rsid w:val="009B106D"/>
    <w:rsid w:val="009B16C8"/>
    <w:rsid w:val="009B2AB3"/>
    <w:rsid w:val="009C379C"/>
    <w:rsid w:val="009C495D"/>
    <w:rsid w:val="009C5AC2"/>
    <w:rsid w:val="009C7403"/>
    <w:rsid w:val="009D15AC"/>
    <w:rsid w:val="009D1FCF"/>
    <w:rsid w:val="009D21CE"/>
    <w:rsid w:val="009D4E89"/>
    <w:rsid w:val="009D56BA"/>
    <w:rsid w:val="009D60F6"/>
    <w:rsid w:val="009E52E9"/>
    <w:rsid w:val="009E5D93"/>
    <w:rsid w:val="009E74A7"/>
    <w:rsid w:val="009F1AA0"/>
    <w:rsid w:val="009F6155"/>
    <w:rsid w:val="00A0142C"/>
    <w:rsid w:val="00A018A4"/>
    <w:rsid w:val="00A02426"/>
    <w:rsid w:val="00A04F93"/>
    <w:rsid w:val="00A07CA6"/>
    <w:rsid w:val="00A119AE"/>
    <w:rsid w:val="00A126CC"/>
    <w:rsid w:val="00A134D7"/>
    <w:rsid w:val="00A22FBE"/>
    <w:rsid w:val="00A23200"/>
    <w:rsid w:val="00A2577B"/>
    <w:rsid w:val="00A328BA"/>
    <w:rsid w:val="00A36DE0"/>
    <w:rsid w:val="00A43660"/>
    <w:rsid w:val="00A438EB"/>
    <w:rsid w:val="00A44150"/>
    <w:rsid w:val="00A4603D"/>
    <w:rsid w:val="00A466EB"/>
    <w:rsid w:val="00A475C5"/>
    <w:rsid w:val="00A4776F"/>
    <w:rsid w:val="00A52587"/>
    <w:rsid w:val="00A531C6"/>
    <w:rsid w:val="00A536E1"/>
    <w:rsid w:val="00A55407"/>
    <w:rsid w:val="00A5661B"/>
    <w:rsid w:val="00A61473"/>
    <w:rsid w:val="00A62871"/>
    <w:rsid w:val="00A62FA8"/>
    <w:rsid w:val="00A674D2"/>
    <w:rsid w:val="00A7388B"/>
    <w:rsid w:val="00A80225"/>
    <w:rsid w:val="00A805DB"/>
    <w:rsid w:val="00A817AB"/>
    <w:rsid w:val="00A84651"/>
    <w:rsid w:val="00A85EF8"/>
    <w:rsid w:val="00A86BDF"/>
    <w:rsid w:val="00A86D30"/>
    <w:rsid w:val="00A9030C"/>
    <w:rsid w:val="00A908CC"/>
    <w:rsid w:val="00A9420D"/>
    <w:rsid w:val="00A94377"/>
    <w:rsid w:val="00A9482E"/>
    <w:rsid w:val="00A95D2A"/>
    <w:rsid w:val="00AA015B"/>
    <w:rsid w:val="00AB27D0"/>
    <w:rsid w:val="00AB3242"/>
    <w:rsid w:val="00AB390E"/>
    <w:rsid w:val="00AB421F"/>
    <w:rsid w:val="00AB4C12"/>
    <w:rsid w:val="00AB57CF"/>
    <w:rsid w:val="00AB6BB5"/>
    <w:rsid w:val="00AB71DE"/>
    <w:rsid w:val="00AC0463"/>
    <w:rsid w:val="00AC4624"/>
    <w:rsid w:val="00AC6E66"/>
    <w:rsid w:val="00AC7C13"/>
    <w:rsid w:val="00AD5C00"/>
    <w:rsid w:val="00AE1499"/>
    <w:rsid w:val="00AE1984"/>
    <w:rsid w:val="00AE2F64"/>
    <w:rsid w:val="00AE72EA"/>
    <w:rsid w:val="00AE787F"/>
    <w:rsid w:val="00AF03BB"/>
    <w:rsid w:val="00AF074C"/>
    <w:rsid w:val="00AF226A"/>
    <w:rsid w:val="00AF2A69"/>
    <w:rsid w:val="00AF4941"/>
    <w:rsid w:val="00AF56C7"/>
    <w:rsid w:val="00AF611D"/>
    <w:rsid w:val="00B00CAF"/>
    <w:rsid w:val="00B025B4"/>
    <w:rsid w:val="00B03084"/>
    <w:rsid w:val="00B06BD7"/>
    <w:rsid w:val="00B1085D"/>
    <w:rsid w:val="00B10C54"/>
    <w:rsid w:val="00B14A4A"/>
    <w:rsid w:val="00B15C7C"/>
    <w:rsid w:val="00B16282"/>
    <w:rsid w:val="00B224B6"/>
    <w:rsid w:val="00B24445"/>
    <w:rsid w:val="00B24A3C"/>
    <w:rsid w:val="00B27643"/>
    <w:rsid w:val="00B27A5F"/>
    <w:rsid w:val="00B27C80"/>
    <w:rsid w:val="00B303F6"/>
    <w:rsid w:val="00B33FC2"/>
    <w:rsid w:val="00B35E50"/>
    <w:rsid w:val="00B3726F"/>
    <w:rsid w:val="00B410D7"/>
    <w:rsid w:val="00B43CFE"/>
    <w:rsid w:val="00B458C1"/>
    <w:rsid w:val="00B50B88"/>
    <w:rsid w:val="00B50ED2"/>
    <w:rsid w:val="00B510E1"/>
    <w:rsid w:val="00B53E35"/>
    <w:rsid w:val="00B56564"/>
    <w:rsid w:val="00B56956"/>
    <w:rsid w:val="00B56CF7"/>
    <w:rsid w:val="00B57949"/>
    <w:rsid w:val="00B57A06"/>
    <w:rsid w:val="00B62CBD"/>
    <w:rsid w:val="00B63B33"/>
    <w:rsid w:val="00B64FB3"/>
    <w:rsid w:val="00B661B8"/>
    <w:rsid w:val="00B66B33"/>
    <w:rsid w:val="00B6718A"/>
    <w:rsid w:val="00B70FF0"/>
    <w:rsid w:val="00B73025"/>
    <w:rsid w:val="00B73B03"/>
    <w:rsid w:val="00B770D6"/>
    <w:rsid w:val="00B831C9"/>
    <w:rsid w:val="00B919BE"/>
    <w:rsid w:val="00B93941"/>
    <w:rsid w:val="00B9768C"/>
    <w:rsid w:val="00BA09A9"/>
    <w:rsid w:val="00BA0C14"/>
    <w:rsid w:val="00BA0F1C"/>
    <w:rsid w:val="00BA1FA4"/>
    <w:rsid w:val="00BB0E65"/>
    <w:rsid w:val="00BB3053"/>
    <w:rsid w:val="00BB6AF8"/>
    <w:rsid w:val="00BB7916"/>
    <w:rsid w:val="00BC03D9"/>
    <w:rsid w:val="00BC0436"/>
    <w:rsid w:val="00BD0876"/>
    <w:rsid w:val="00BD1E43"/>
    <w:rsid w:val="00BD5591"/>
    <w:rsid w:val="00BD679C"/>
    <w:rsid w:val="00BD702E"/>
    <w:rsid w:val="00BE0AE5"/>
    <w:rsid w:val="00BE11E1"/>
    <w:rsid w:val="00BE1437"/>
    <w:rsid w:val="00BE1CAC"/>
    <w:rsid w:val="00BE234B"/>
    <w:rsid w:val="00BE4658"/>
    <w:rsid w:val="00BE7868"/>
    <w:rsid w:val="00BF0F2C"/>
    <w:rsid w:val="00BF32F7"/>
    <w:rsid w:val="00BF44E7"/>
    <w:rsid w:val="00BF58C8"/>
    <w:rsid w:val="00C0048C"/>
    <w:rsid w:val="00C02DC1"/>
    <w:rsid w:val="00C032A5"/>
    <w:rsid w:val="00C03456"/>
    <w:rsid w:val="00C045E4"/>
    <w:rsid w:val="00C05E40"/>
    <w:rsid w:val="00C07D10"/>
    <w:rsid w:val="00C12FBA"/>
    <w:rsid w:val="00C14E86"/>
    <w:rsid w:val="00C17458"/>
    <w:rsid w:val="00C307DE"/>
    <w:rsid w:val="00C32E66"/>
    <w:rsid w:val="00C343F2"/>
    <w:rsid w:val="00C34D1D"/>
    <w:rsid w:val="00C358F7"/>
    <w:rsid w:val="00C42CC9"/>
    <w:rsid w:val="00C436C6"/>
    <w:rsid w:val="00C44393"/>
    <w:rsid w:val="00C45436"/>
    <w:rsid w:val="00C45D01"/>
    <w:rsid w:val="00C46B06"/>
    <w:rsid w:val="00C475D8"/>
    <w:rsid w:val="00C51C29"/>
    <w:rsid w:val="00C51DEF"/>
    <w:rsid w:val="00C54BA9"/>
    <w:rsid w:val="00C54E82"/>
    <w:rsid w:val="00C70BEA"/>
    <w:rsid w:val="00C716EB"/>
    <w:rsid w:val="00C805B9"/>
    <w:rsid w:val="00C81E3B"/>
    <w:rsid w:val="00C84C96"/>
    <w:rsid w:val="00C869C8"/>
    <w:rsid w:val="00C86C08"/>
    <w:rsid w:val="00C900B4"/>
    <w:rsid w:val="00C92E01"/>
    <w:rsid w:val="00C936D5"/>
    <w:rsid w:val="00C97037"/>
    <w:rsid w:val="00CA0DCE"/>
    <w:rsid w:val="00CA20D7"/>
    <w:rsid w:val="00CA7420"/>
    <w:rsid w:val="00CB1FC7"/>
    <w:rsid w:val="00CB20EB"/>
    <w:rsid w:val="00CB47F3"/>
    <w:rsid w:val="00CB4DC6"/>
    <w:rsid w:val="00CC33B4"/>
    <w:rsid w:val="00CC4907"/>
    <w:rsid w:val="00CC55D9"/>
    <w:rsid w:val="00CC60B0"/>
    <w:rsid w:val="00CC747A"/>
    <w:rsid w:val="00CC78A6"/>
    <w:rsid w:val="00CD149A"/>
    <w:rsid w:val="00CD2D4B"/>
    <w:rsid w:val="00CD2D57"/>
    <w:rsid w:val="00CD32C7"/>
    <w:rsid w:val="00CD4241"/>
    <w:rsid w:val="00CD657E"/>
    <w:rsid w:val="00CE078C"/>
    <w:rsid w:val="00CE0A6F"/>
    <w:rsid w:val="00CE28AD"/>
    <w:rsid w:val="00CE2FEF"/>
    <w:rsid w:val="00CE5607"/>
    <w:rsid w:val="00CE7F4B"/>
    <w:rsid w:val="00CF20DE"/>
    <w:rsid w:val="00CF4B62"/>
    <w:rsid w:val="00D0475E"/>
    <w:rsid w:val="00D060C0"/>
    <w:rsid w:val="00D10FDD"/>
    <w:rsid w:val="00D12629"/>
    <w:rsid w:val="00D17422"/>
    <w:rsid w:val="00D20422"/>
    <w:rsid w:val="00D22821"/>
    <w:rsid w:val="00D24C40"/>
    <w:rsid w:val="00D2799E"/>
    <w:rsid w:val="00D27D32"/>
    <w:rsid w:val="00D3011D"/>
    <w:rsid w:val="00D317F5"/>
    <w:rsid w:val="00D31AAD"/>
    <w:rsid w:val="00D31CED"/>
    <w:rsid w:val="00D33C45"/>
    <w:rsid w:val="00D414E7"/>
    <w:rsid w:val="00D427C4"/>
    <w:rsid w:val="00D464A9"/>
    <w:rsid w:val="00D47BBD"/>
    <w:rsid w:val="00D52698"/>
    <w:rsid w:val="00D54110"/>
    <w:rsid w:val="00D54627"/>
    <w:rsid w:val="00D5697F"/>
    <w:rsid w:val="00D57C98"/>
    <w:rsid w:val="00D61B8A"/>
    <w:rsid w:val="00D64039"/>
    <w:rsid w:val="00D642D2"/>
    <w:rsid w:val="00D71937"/>
    <w:rsid w:val="00D71E4F"/>
    <w:rsid w:val="00D72710"/>
    <w:rsid w:val="00D73D4F"/>
    <w:rsid w:val="00D73FBD"/>
    <w:rsid w:val="00D74A62"/>
    <w:rsid w:val="00D8137E"/>
    <w:rsid w:val="00D81CA5"/>
    <w:rsid w:val="00D8510E"/>
    <w:rsid w:val="00D8591A"/>
    <w:rsid w:val="00D860B2"/>
    <w:rsid w:val="00D96F77"/>
    <w:rsid w:val="00DA1963"/>
    <w:rsid w:val="00DA5288"/>
    <w:rsid w:val="00DA53F5"/>
    <w:rsid w:val="00DA5C72"/>
    <w:rsid w:val="00DA6CE7"/>
    <w:rsid w:val="00DB13E2"/>
    <w:rsid w:val="00DB2EB3"/>
    <w:rsid w:val="00DB7B19"/>
    <w:rsid w:val="00DC221A"/>
    <w:rsid w:val="00DC2802"/>
    <w:rsid w:val="00DC5F91"/>
    <w:rsid w:val="00DC6E2D"/>
    <w:rsid w:val="00DD0592"/>
    <w:rsid w:val="00DD3355"/>
    <w:rsid w:val="00DD4048"/>
    <w:rsid w:val="00DE3E24"/>
    <w:rsid w:val="00DE4531"/>
    <w:rsid w:val="00DE7539"/>
    <w:rsid w:val="00DE7A46"/>
    <w:rsid w:val="00DE7AD1"/>
    <w:rsid w:val="00DF075E"/>
    <w:rsid w:val="00DF16EB"/>
    <w:rsid w:val="00DF22B6"/>
    <w:rsid w:val="00DF2F7C"/>
    <w:rsid w:val="00DF6979"/>
    <w:rsid w:val="00E10588"/>
    <w:rsid w:val="00E12323"/>
    <w:rsid w:val="00E1503B"/>
    <w:rsid w:val="00E1743A"/>
    <w:rsid w:val="00E20F62"/>
    <w:rsid w:val="00E21B48"/>
    <w:rsid w:val="00E22D16"/>
    <w:rsid w:val="00E262F0"/>
    <w:rsid w:val="00E27D0C"/>
    <w:rsid w:val="00E31657"/>
    <w:rsid w:val="00E3264A"/>
    <w:rsid w:val="00E36856"/>
    <w:rsid w:val="00E37188"/>
    <w:rsid w:val="00E37CB8"/>
    <w:rsid w:val="00E412D7"/>
    <w:rsid w:val="00E43807"/>
    <w:rsid w:val="00E45157"/>
    <w:rsid w:val="00E540B2"/>
    <w:rsid w:val="00E54367"/>
    <w:rsid w:val="00E5538E"/>
    <w:rsid w:val="00E57657"/>
    <w:rsid w:val="00E5778D"/>
    <w:rsid w:val="00E578FC"/>
    <w:rsid w:val="00E60E1F"/>
    <w:rsid w:val="00E656C5"/>
    <w:rsid w:val="00E674AA"/>
    <w:rsid w:val="00E71D86"/>
    <w:rsid w:val="00E76467"/>
    <w:rsid w:val="00E76DA4"/>
    <w:rsid w:val="00E807AE"/>
    <w:rsid w:val="00E81833"/>
    <w:rsid w:val="00E82A84"/>
    <w:rsid w:val="00E8300A"/>
    <w:rsid w:val="00E8711B"/>
    <w:rsid w:val="00E875AF"/>
    <w:rsid w:val="00E9127D"/>
    <w:rsid w:val="00E94C34"/>
    <w:rsid w:val="00E95401"/>
    <w:rsid w:val="00E970AF"/>
    <w:rsid w:val="00EA041A"/>
    <w:rsid w:val="00EA0B3B"/>
    <w:rsid w:val="00EA5606"/>
    <w:rsid w:val="00EA570B"/>
    <w:rsid w:val="00EA7F01"/>
    <w:rsid w:val="00EB1D79"/>
    <w:rsid w:val="00EB2D65"/>
    <w:rsid w:val="00EB398F"/>
    <w:rsid w:val="00EB693A"/>
    <w:rsid w:val="00EB6AF5"/>
    <w:rsid w:val="00EB7226"/>
    <w:rsid w:val="00EC0A5F"/>
    <w:rsid w:val="00EC12A1"/>
    <w:rsid w:val="00EC50A4"/>
    <w:rsid w:val="00ED4724"/>
    <w:rsid w:val="00ED5543"/>
    <w:rsid w:val="00ED6D39"/>
    <w:rsid w:val="00ED7C34"/>
    <w:rsid w:val="00EE2EC9"/>
    <w:rsid w:val="00EF2D29"/>
    <w:rsid w:val="00EF5AAE"/>
    <w:rsid w:val="00EF7CCE"/>
    <w:rsid w:val="00F05330"/>
    <w:rsid w:val="00F12545"/>
    <w:rsid w:val="00F12C02"/>
    <w:rsid w:val="00F14F68"/>
    <w:rsid w:val="00F2048D"/>
    <w:rsid w:val="00F228BB"/>
    <w:rsid w:val="00F2290F"/>
    <w:rsid w:val="00F24FA0"/>
    <w:rsid w:val="00F2593D"/>
    <w:rsid w:val="00F25940"/>
    <w:rsid w:val="00F27EE9"/>
    <w:rsid w:val="00F3454B"/>
    <w:rsid w:val="00F347DD"/>
    <w:rsid w:val="00F3571C"/>
    <w:rsid w:val="00F3652B"/>
    <w:rsid w:val="00F36C9A"/>
    <w:rsid w:val="00F372F3"/>
    <w:rsid w:val="00F420AD"/>
    <w:rsid w:val="00F45921"/>
    <w:rsid w:val="00F461C5"/>
    <w:rsid w:val="00F5051B"/>
    <w:rsid w:val="00F56002"/>
    <w:rsid w:val="00F633D3"/>
    <w:rsid w:val="00F660E0"/>
    <w:rsid w:val="00F700A1"/>
    <w:rsid w:val="00F71AEA"/>
    <w:rsid w:val="00F72129"/>
    <w:rsid w:val="00F7319A"/>
    <w:rsid w:val="00F73650"/>
    <w:rsid w:val="00F736CD"/>
    <w:rsid w:val="00F73B84"/>
    <w:rsid w:val="00F74645"/>
    <w:rsid w:val="00F74E1E"/>
    <w:rsid w:val="00F767BC"/>
    <w:rsid w:val="00F81A2D"/>
    <w:rsid w:val="00F832A3"/>
    <w:rsid w:val="00F85306"/>
    <w:rsid w:val="00F85561"/>
    <w:rsid w:val="00F866FB"/>
    <w:rsid w:val="00F877AE"/>
    <w:rsid w:val="00F962C6"/>
    <w:rsid w:val="00FA1DD2"/>
    <w:rsid w:val="00FA4780"/>
    <w:rsid w:val="00FA7922"/>
    <w:rsid w:val="00FB0AEE"/>
    <w:rsid w:val="00FB0D3A"/>
    <w:rsid w:val="00FB0F08"/>
    <w:rsid w:val="00FB1219"/>
    <w:rsid w:val="00FB45BB"/>
    <w:rsid w:val="00FB7825"/>
    <w:rsid w:val="00FB7CDB"/>
    <w:rsid w:val="00FC0CED"/>
    <w:rsid w:val="00FC29E3"/>
    <w:rsid w:val="00FC2BDB"/>
    <w:rsid w:val="00FC2EBB"/>
    <w:rsid w:val="00FC3C5A"/>
    <w:rsid w:val="00FC4E8F"/>
    <w:rsid w:val="00FC5C86"/>
    <w:rsid w:val="00FC66FD"/>
    <w:rsid w:val="00FD0559"/>
    <w:rsid w:val="00FD5662"/>
    <w:rsid w:val="00FD5691"/>
    <w:rsid w:val="00FD6C0A"/>
    <w:rsid w:val="00FD7858"/>
    <w:rsid w:val="00FD7B6A"/>
    <w:rsid w:val="00FE084B"/>
    <w:rsid w:val="00FE3142"/>
    <w:rsid w:val="00FF213B"/>
    <w:rsid w:val="00FF4589"/>
    <w:rsid w:val="00FF54F9"/>
    <w:rsid w:val="00FF62B2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D6F1F"/>
  <w15:docId w15:val="{97D98E67-E89B-4DDA-A4C7-D4822DA0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E65"/>
    <w:rPr>
      <w:sz w:val="32"/>
      <w:szCs w:val="32"/>
    </w:rPr>
  </w:style>
  <w:style w:type="paragraph" w:styleId="Heading1">
    <w:name w:val="heading 1"/>
    <w:basedOn w:val="Normal"/>
    <w:next w:val="Normal"/>
    <w:qFormat/>
    <w:rsid w:val="00F12545"/>
    <w:pPr>
      <w:keepNext/>
      <w:outlineLvl w:val="0"/>
    </w:pPr>
    <w:rPr>
      <w:rFonts w:ascii="EucrosiaUPC" w:hAnsi="EucrosiaUPC" w:cs="EucrosiaUPC"/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F12545"/>
    <w:pPr>
      <w:keepNext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12545"/>
    <w:pPr>
      <w:tabs>
        <w:tab w:val="left" w:pos="8080"/>
      </w:tabs>
    </w:pPr>
    <w:rPr>
      <w:rFonts w:ascii="EucrosiaUPC" w:hAnsi="EucrosiaUPC" w:cs="EucrosiaUPC"/>
      <w:b/>
      <w:bCs/>
      <w:sz w:val="36"/>
      <w:szCs w:val="36"/>
    </w:rPr>
  </w:style>
  <w:style w:type="paragraph" w:styleId="BodyText">
    <w:name w:val="Body Text"/>
    <w:basedOn w:val="Normal"/>
    <w:rsid w:val="00F12545"/>
  </w:style>
  <w:style w:type="paragraph" w:styleId="BodyText2">
    <w:name w:val="Body Text 2"/>
    <w:basedOn w:val="Normal"/>
    <w:rsid w:val="00F12545"/>
    <w:pPr>
      <w:tabs>
        <w:tab w:val="left" w:pos="284"/>
      </w:tabs>
      <w:spacing w:before="120"/>
      <w:jc w:val="both"/>
    </w:pPr>
    <w:rPr>
      <w:rFonts w:ascii="EucrosiaUPC" w:hAnsi="EucrosiaUPC" w:cs="EucrosiaUPC"/>
    </w:rPr>
  </w:style>
  <w:style w:type="paragraph" w:styleId="BodyText3">
    <w:name w:val="Body Text 3"/>
    <w:basedOn w:val="Normal"/>
    <w:link w:val="BodyText3Char"/>
    <w:rsid w:val="00F12545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hAnsi="EucrosiaUPC" w:cs="EucrosiaUPC"/>
    </w:rPr>
  </w:style>
  <w:style w:type="character" w:customStyle="1" w:styleId="BodyText3Char">
    <w:name w:val="Body Text 3 Char"/>
    <w:basedOn w:val="DefaultParagraphFont"/>
    <w:link w:val="BodyText3"/>
    <w:rsid w:val="00693D25"/>
    <w:rPr>
      <w:rFonts w:ascii="EucrosiaUPC" w:hAnsi="EucrosiaUPC" w:cs="Eucros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F1254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C69"/>
    <w:rPr>
      <w:sz w:val="32"/>
      <w:szCs w:val="32"/>
    </w:rPr>
  </w:style>
  <w:style w:type="paragraph" w:styleId="Footer">
    <w:name w:val="footer"/>
    <w:basedOn w:val="Normal"/>
    <w:link w:val="FooterChar"/>
    <w:uiPriority w:val="99"/>
    <w:rsid w:val="00F12545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sid w:val="009D4E89"/>
    <w:rPr>
      <w:color w:val="0000FF"/>
      <w:u w:val="single"/>
      <w:lang w:bidi="th-TH"/>
    </w:rPr>
  </w:style>
  <w:style w:type="character" w:styleId="PageNumber">
    <w:name w:val="page number"/>
    <w:basedOn w:val="DefaultParagraphFont"/>
    <w:rsid w:val="00712E30"/>
  </w:style>
  <w:style w:type="table" w:styleId="TableGrid">
    <w:name w:val="Table Grid"/>
    <w:basedOn w:val="TableNormal"/>
    <w:rsid w:val="00557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1C29"/>
    <w:pPr>
      <w:ind w:left="720"/>
      <w:contextualSpacing/>
    </w:pPr>
    <w:rPr>
      <w:rFonts w:ascii="Times New Roman" w:eastAsia="Times New Roman" w:hAnsi="Times New Roman"/>
      <w:sz w:val="24"/>
      <w:szCs w:val="28"/>
    </w:rPr>
  </w:style>
  <w:style w:type="paragraph" w:styleId="Title">
    <w:name w:val="Title"/>
    <w:basedOn w:val="Normal"/>
    <w:link w:val="TitleChar"/>
    <w:qFormat/>
    <w:rsid w:val="00A805DB"/>
    <w:pPr>
      <w:jc w:val="center"/>
    </w:pPr>
    <w:rPr>
      <w:rFonts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805DB"/>
    <w:rPr>
      <w:rFonts w:cs="Cordia New"/>
      <w:b/>
      <w:bCs/>
      <w:sz w:val="28"/>
      <w:szCs w:val="28"/>
    </w:rPr>
  </w:style>
  <w:style w:type="paragraph" w:styleId="BalloonText">
    <w:name w:val="Balloon Text"/>
    <w:basedOn w:val="Normal"/>
    <w:link w:val="BalloonTextChar"/>
    <w:rsid w:val="00F228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228BB"/>
    <w:rPr>
      <w:rFonts w:ascii="Tahoma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E6386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&#3588;&#3635;&#3626;&#3633;&#3656;&#3591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E3B24-EF24-4792-85FE-0151577AB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คำสั่ง</Template>
  <TotalTime>45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test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NOI</cp:lastModifiedBy>
  <cp:revision>21</cp:revision>
  <cp:lastPrinted>2024-02-28T07:49:00Z</cp:lastPrinted>
  <dcterms:created xsi:type="dcterms:W3CDTF">2024-04-28T09:48:00Z</dcterms:created>
  <dcterms:modified xsi:type="dcterms:W3CDTF">2024-05-02T13:14:00Z</dcterms:modified>
</cp:coreProperties>
</file>